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7A9FA1F" w14:textId="214AE6D1" w:rsidR="00475521" w:rsidRDefault="00475521" w:rsidP="00475521">
      <w:pPr>
        <w:pBdr>
          <w:top w:val="single" w:sz="4" w:space="3" w:color="auto"/>
          <w:left w:val="single" w:sz="4" w:space="4" w:color="auto"/>
          <w:bottom w:val="single" w:sz="4" w:space="3" w:color="auto"/>
          <w:right w:val="single" w:sz="4" w:space="4" w:color="auto"/>
        </w:pBdr>
        <w:shd w:val="clear" w:color="auto" w:fill="FFFFCC"/>
        <w:ind w:left="3686" w:right="3827"/>
        <w:jc w:val="center"/>
        <w:rPr>
          <w:lang w:val="en-US"/>
        </w:rPr>
      </w:pPr>
      <w:r>
        <w:rPr>
          <w:lang w:val="en-US"/>
        </w:rPr>
        <w:t>The easy (</w:t>
      </w:r>
      <w:r w:rsidR="00BA4E64">
        <w:rPr>
          <w:lang w:val="en-US"/>
        </w:rPr>
        <w:t>well, easier</w:t>
      </w:r>
      <w:r>
        <w:rPr>
          <w:lang w:val="en-US"/>
        </w:rPr>
        <w:t>) films</w:t>
      </w:r>
    </w:p>
    <w:p w14:paraId="6EED372C" w14:textId="5D31FD6A" w:rsidR="00475521" w:rsidRDefault="00475521" w:rsidP="00475521">
      <w:pPr>
        <w:rPr>
          <w:lang w:val="en-US"/>
        </w:rPr>
      </w:pPr>
    </w:p>
    <w:p w14:paraId="1D6A90DE" w14:textId="6881473F" w:rsidR="00475521" w:rsidRDefault="005F4B26" w:rsidP="00475521">
      <w:pPr>
        <w:jc w:val="left"/>
        <w:rPr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2A6D0567" wp14:editId="23280B48">
                <wp:simplePos x="0" y="0"/>
                <wp:positionH relativeFrom="column">
                  <wp:posOffset>-160655</wp:posOffset>
                </wp:positionH>
                <wp:positionV relativeFrom="paragraph">
                  <wp:posOffset>318770</wp:posOffset>
                </wp:positionV>
                <wp:extent cx="6889750" cy="1889760"/>
                <wp:effectExtent l="0" t="0" r="25400" b="15240"/>
                <wp:wrapNone/>
                <wp:docPr id="918162089" name="Rectang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89750" cy="188976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bg1">
                              <a:lumMod val="50000"/>
                            </a:schemeClr>
                          </a:solidFill>
                          <a:prstDash val="sysDash"/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DF86AFE" id="Rectangle 91" o:spid="_x0000_s1026" style="position:absolute;margin-left:-12.65pt;margin-top:25.1pt;width:542.5pt;height:148.8pt;z-index:2518845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" filled="f" strokecolor="#7f7f7f [1612]" strokeweight=".25pt">
                <v:stroke dashstyle="3 1" endarrow="block"/>
              </v:rect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42F27669" wp14:editId="7BBE989D">
                <wp:simplePos x="0" y="0"/>
                <wp:positionH relativeFrom="column">
                  <wp:posOffset>3009265</wp:posOffset>
                </wp:positionH>
                <wp:positionV relativeFrom="paragraph">
                  <wp:posOffset>6948170</wp:posOffset>
                </wp:positionV>
                <wp:extent cx="3714750" cy="2026920"/>
                <wp:effectExtent l="0" t="0" r="19050" b="11430"/>
                <wp:wrapNone/>
                <wp:docPr id="1139140236" name="Rectang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0" cy="202692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bg1">
                              <a:lumMod val="50000"/>
                            </a:schemeClr>
                          </a:solidFill>
                          <a:prstDash val="sysDash"/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B29B2D" id="Rectangle 91" o:spid="_x0000_s1026" style="position:absolute;margin-left:236.95pt;margin-top:547.1pt;width:292.5pt;height:159.6pt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" filled="f" strokecolor="#7f7f7f [1612]" strokeweight=".25pt">
                <v:stroke dashstyle="3 1" endarrow="block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590616" behindDoc="0" locked="0" layoutInCell="1" allowOverlap="1" wp14:anchorId="5F5EED84" wp14:editId="19D12098">
            <wp:simplePos x="0" y="0"/>
            <wp:positionH relativeFrom="page">
              <wp:posOffset>5410200</wp:posOffset>
            </wp:positionH>
            <wp:positionV relativeFrom="paragraph">
              <wp:posOffset>7167880</wp:posOffset>
            </wp:positionV>
            <wp:extent cx="1582420" cy="1588770"/>
            <wp:effectExtent l="19050" t="19050" r="17780" b="11430"/>
            <wp:wrapNone/>
            <wp:docPr id="925443739" name="Picture 1" descr="A person in a blue su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443739" name="Picture 1" descr="A person in a blue suit&#10;&#10;Description automatically generated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2420" cy="1588770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89591" behindDoc="0" locked="0" layoutInCell="1" allowOverlap="1" wp14:anchorId="267EE975" wp14:editId="06DC15E7">
            <wp:simplePos x="0" y="0"/>
            <wp:positionH relativeFrom="page">
              <wp:posOffset>3669665</wp:posOffset>
            </wp:positionH>
            <wp:positionV relativeFrom="paragraph">
              <wp:posOffset>7735570</wp:posOffset>
            </wp:positionV>
            <wp:extent cx="961390" cy="1017905"/>
            <wp:effectExtent l="19050" t="19050" r="10160" b="10795"/>
            <wp:wrapNone/>
            <wp:docPr id="268205438" name="Picture 1" descr="A close up of a chil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205438" name="Picture 1" descr="A close up of a child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1390" cy="1017905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5831CC3A" wp14:editId="4440F89D">
                <wp:simplePos x="0" y="0"/>
                <wp:positionH relativeFrom="column">
                  <wp:posOffset>3746500</wp:posOffset>
                </wp:positionH>
                <wp:positionV relativeFrom="paragraph">
                  <wp:posOffset>7236460</wp:posOffset>
                </wp:positionV>
                <wp:extent cx="1084580" cy="840105"/>
                <wp:effectExtent l="19050" t="19050" r="39370" b="474345"/>
                <wp:wrapNone/>
                <wp:docPr id="2098912076" name="Speech Bubble: Oval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4580" cy="840105"/>
                        </a:xfrm>
                        <a:prstGeom prst="wedgeEllipseCallout">
                          <a:avLst>
                            <a:gd name="adj1" fmla="val -51475"/>
                            <a:gd name="adj2" fmla="val 10333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CF75603" w14:textId="01B7DDED" w:rsidR="00AF7385" w:rsidRPr="00AF7385" w:rsidRDefault="00AF7385" w:rsidP="00AF738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“Hello Uncle Derren!”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831CC3A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Speech Bubble: Oval 89" o:spid="_x0000_s1026" type="#_x0000_t63" style="position:absolute;margin-left:295pt;margin-top:569.8pt;width:85.4pt;height:66.15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" adj="-319,33121" strokecolor="#632a27">
                <v:stroke endarrow="block"/>
                <v:textbox>
                  <w:txbxContent>
                    <w:p w14:paraId="5CF75603" w14:textId="01B7DDED" w:rsidR="00AF7385" w:rsidRPr="00AF7385" w:rsidRDefault="00AF7385" w:rsidP="00AF7385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“Hello Uncle Derren!”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7593685A" wp14:editId="0B8E73A2">
                <wp:simplePos x="0" y="0"/>
                <wp:positionH relativeFrom="column">
                  <wp:posOffset>4421505</wp:posOffset>
                </wp:positionH>
                <wp:positionV relativeFrom="paragraph">
                  <wp:posOffset>8420735</wp:posOffset>
                </wp:positionV>
                <wp:extent cx="335280" cy="335280"/>
                <wp:effectExtent l="0" t="0" r="26670" b="26670"/>
                <wp:wrapNone/>
                <wp:docPr id="1502286800" name="Oval 15022868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335280"/>
                        </a:xfrm>
                        <a:prstGeom prst="ellipse">
                          <a:avLst/>
                        </a:prstGeom>
                        <a:solidFill>
                          <a:srgbClr val="FEF2E8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56D2F4D" w14:textId="14C5AE0D" w:rsidR="00AF7385" w:rsidRPr="003D1FF6" w:rsidRDefault="00AF7385" w:rsidP="00AF7385">
                            <w:pPr>
                              <w:jc w:val="center"/>
                              <w:rPr>
                                <w:b/>
                                <w:bCs/>
                                <w:color w:val="984806" w:themeColor="accent6" w:themeShade="8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984806" w:themeColor="accent6" w:themeShade="80"/>
                                <w:sz w:val="32"/>
                                <w:szCs w:val="32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593685A" id="Oval 1502286800" o:spid="_x0000_s1027" style="position:absolute;margin-left:348.15pt;margin-top:663.05pt;width:26.4pt;height:26.4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" fillcolor="#fef2e8" strokecolor="#632a27">
                <v:stroke endarrow="block"/>
                <v:textbox inset="0,0,0,0">
                  <w:txbxContent>
                    <w:p w14:paraId="756D2F4D" w14:textId="14C5AE0D" w:rsidR="00AF7385" w:rsidRPr="003D1FF6" w:rsidRDefault="00AF7385" w:rsidP="00AF7385">
                      <w:pPr>
                        <w:jc w:val="center"/>
                        <w:rPr>
                          <w:b/>
                          <w:bCs/>
                          <w:color w:val="984806" w:themeColor="accent6" w:themeShade="80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984806" w:themeColor="accent6" w:themeShade="80"/>
                          <w:sz w:val="32"/>
                          <w:szCs w:val="32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36DE89A2" wp14:editId="1F5333F5">
                <wp:simplePos x="0" y="0"/>
                <wp:positionH relativeFrom="column">
                  <wp:posOffset>-160655</wp:posOffset>
                </wp:positionH>
                <wp:positionV relativeFrom="paragraph">
                  <wp:posOffset>4692650</wp:posOffset>
                </wp:positionV>
                <wp:extent cx="2712720" cy="3078480"/>
                <wp:effectExtent l="0" t="0" r="11430" b="26670"/>
                <wp:wrapNone/>
                <wp:docPr id="1302783527" name="Rectang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2720" cy="307848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bg1">
                              <a:lumMod val="50000"/>
                            </a:schemeClr>
                          </a:solidFill>
                          <a:prstDash val="sysDash"/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893DA6" id="Rectangle 91" o:spid="_x0000_s1026" style="position:absolute;margin-left:-12.65pt;margin-top:369.5pt;width:213.6pt;height:242.4pt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" filled="f" strokecolor="#7f7f7f [1612]" strokeweight=".25pt">
                <v:stroke dashstyle="3 1" endarrow="block"/>
              </v:rect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01C7C757" wp14:editId="3D173DB3">
                <wp:simplePos x="0" y="0"/>
                <wp:positionH relativeFrom="column">
                  <wp:posOffset>3466465</wp:posOffset>
                </wp:positionH>
                <wp:positionV relativeFrom="paragraph">
                  <wp:posOffset>2543810</wp:posOffset>
                </wp:positionV>
                <wp:extent cx="3262630" cy="2712720"/>
                <wp:effectExtent l="0" t="0" r="13970" b="11430"/>
                <wp:wrapNone/>
                <wp:docPr id="430928964" name="Rectang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62630" cy="271272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bg1">
                              <a:lumMod val="50000"/>
                            </a:schemeClr>
                          </a:solidFill>
                          <a:prstDash val="sysDash"/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2973CC3" w14:textId="0A5E8CFE" w:rsidR="005F4B26" w:rsidRDefault="005F4B26" w:rsidP="00CA209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C7C757" id="Rectangle 91" o:spid="_x0000_s1028" style="position:absolute;margin-left:272.95pt;margin-top:200.3pt;width:256.9pt;height:213.6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" filled="f" strokecolor="#7f7f7f [1612]" strokeweight=".25pt">
                <v:stroke dashstyle="3 1" endarrow="block"/>
                <v:textbox>
                  <w:txbxContent>
                    <w:p w14:paraId="42973CC3" w14:textId="0A5E8CFE" w:rsidR="005F4B26" w:rsidRDefault="005F4B26" w:rsidP="00CA2098"/>
                  </w:txbxContent>
                </v:textbox>
              </v:rect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544FE0E0" wp14:editId="4EC27E34">
                <wp:simplePos x="0" y="0"/>
                <wp:positionH relativeFrom="column">
                  <wp:posOffset>4884420</wp:posOffset>
                </wp:positionH>
                <wp:positionV relativeFrom="paragraph">
                  <wp:posOffset>2705100</wp:posOffset>
                </wp:positionV>
                <wp:extent cx="335280" cy="335280"/>
                <wp:effectExtent l="0" t="0" r="26670" b="26670"/>
                <wp:wrapNone/>
                <wp:docPr id="433815822" name="Oval 4338158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335280"/>
                        </a:xfrm>
                        <a:prstGeom prst="ellipse">
                          <a:avLst/>
                        </a:prstGeom>
                        <a:solidFill>
                          <a:srgbClr val="FEF2E8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24BE17E" w14:textId="77777777" w:rsidR="00475521" w:rsidRPr="003D1FF6" w:rsidRDefault="00475521" w:rsidP="00475521">
                            <w:pPr>
                              <w:jc w:val="center"/>
                              <w:rPr>
                                <w:b/>
                                <w:bCs/>
                                <w:color w:val="984806" w:themeColor="accent6" w:themeShade="8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984806" w:themeColor="accent6" w:themeShade="80"/>
                                <w:sz w:val="32"/>
                                <w:szCs w:val="3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44FE0E0" id="Oval 433815822" o:spid="_x0000_s1029" style="position:absolute;margin-left:384.6pt;margin-top:213pt;width:26.4pt;height:26.4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" fillcolor="#fef2e8" strokecolor="#632a27">
                <v:stroke endarrow="block"/>
                <v:textbox inset="0,0,0,0">
                  <w:txbxContent>
                    <w:p w14:paraId="524BE17E" w14:textId="77777777" w:rsidR="00475521" w:rsidRPr="003D1FF6" w:rsidRDefault="00475521" w:rsidP="00475521">
                      <w:pPr>
                        <w:jc w:val="center"/>
                        <w:rPr>
                          <w:b/>
                          <w:bCs/>
                          <w:color w:val="984806" w:themeColor="accent6" w:themeShade="80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984806" w:themeColor="accent6" w:themeShade="80"/>
                          <w:sz w:val="32"/>
                          <w:szCs w:val="32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598816" behindDoc="0" locked="0" layoutInCell="1" allowOverlap="1" wp14:anchorId="0D22F0B5" wp14:editId="16707F56">
            <wp:simplePos x="0" y="0"/>
            <wp:positionH relativeFrom="page">
              <wp:posOffset>4138295</wp:posOffset>
            </wp:positionH>
            <wp:positionV relativeFrom="paragraph">
              <wp:posOffset>3267075</wp:posOffset>
            </wp:positionV>
            <wp:extent cx="1100455" cy="1261110"/>
            <wp:effectExtent l="19050" t="19050" r="23495" b="15240"/>
            <wp:wrapNone/>
            <wp:docPr id="935913776" name="Picture 1" descr="A person with white hai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913776" name="Picture 1" descr="A person with white hair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0455" cy="1261110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97791" behindDoc="0" locked="0" layoutInCell="1" allowOverlap="1" wp14:anchorId="7FA56585" wp14:editId="74D1D60A">
            <wp:simplePos x="0" y="0"/>
            <wp:positionH relativeFrom="page">
              <wp:posOffset>5666740</wp:posOffset>
            </wp:positionH>
            <wp:positionV relativeFrom="paragraph">
              <wp:posOffset>3267075</wp:posOffset>
            </wp:positionV>
            <wp:extent cx="1294130" cy="1261110"/>
            <wp:effectExtent l="19050" t="19050" r="20320" b="15240"/>
            <wp:wrapNone/>
            <wp:docPr id="2067830743" name="Picture 1" descr="A cup of tea with a flower design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830743" name="Picture 1" descr="A cup of tea with a flower design on it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4130" cy="1261110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843584" behindDoc="0" locked="0" layoutInCell="1" allowOverlap="1" wp14:anchorId="430C57A1" wp14:editId="310D28A2">
                <wp:simplePos x="0" y="0"/>
                <wp:positionH relativeFrom="column">
                  <wp:posOffset>5466715</wp:posOffset>
                </wp:positionH>
                <wp:positionV relativeFrom="paragraph">
                  <wp:posOffset>4639310</wp:posOffset>
                </wp:positionV>
                <wp:extent cx="822960" cy="510540"/>
                <wp:effectExtent l="0" t="0" r="0" b="22860"/>
                <wp:wrapNone/>
                <wp:docPr id="987533690" name="Group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2960" cy="510540"/>
                          <a:chOff x="0" y="0"/>
                          <a:chExt cx="822960" cy="510540"/>
                        </a:xfrm>
                      </wpg:grpSpPr>
                      <wps:wsp>
                        <wps:cNvPr id="2015971594" name="Text Box 2"/>
                        <wps:cNvSpPr txBox="1"/>
                        <wps:spPr>
                          <a:xfrm>
                            <a:off x="0" y="0"/>
                            <a:ext cx="472440" cy="51054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A5E1E65" w14:textId="67AD468D" w:rsidR="00475521" w:rsidRPr="00902DA6" w:rsidRDefault="009468F2" w:rsidP="00475521">
                              <w:pPr>
                                <w:jc w:val="center"/>
                                <w:rPr>
                                  <w:color w:val="808080" w:themeColor="background1" w:themeShade="80"/>
                                  <w:sz w:val="56"/>
                                  <w:szCs w:val="56"/>
                                </w:rPr>
                              </w:pPr>
                              <w:r>
                                <w:rPr>
                                  <w:color w:val="808080" w:themeColor="background1" w:themeShade="80"/>
                                  <w:sz w:val="56"/>
                                  <w:szCs w:val="56"/>
                                </w:rPr>
                                <w:t>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355913252" name="Group 355913252"/>
                        <wpg:cNvGrpSpPr/>
                        <wpg:grpSpPr>
                          <a:xfrm>
                            <a:off x="0" y="104775"/>
                            <a:ext cx="457200" cy="352425"/>
                            <a:chOff x="0" y="0"/>
                            <a:chExt cx="457200" cy="352425"/>
                          </a:xfrm>
                        </wpg:grpSpPr>
                        <wps:wsp>
                          <wps:cNvPr id="961926108" name="Freeform: Shape 961926108"/>
                          <wps:cNvSpPr/>
                          <wps:spPr>
                            <a:xfrm>
                              <a:off x="47625" y="0"/>
                              <a:ext cx="409575" cy="342900"/>
                            </a:xfrm>
                            <a:custGeom>
                              <a:avLst/>
                              <a:gdLst>
                                <a:gd name="connsiteX0" fmla="*/ 0 w 523875"/>
                                <a:gd name="connsiteY0" fmla="*/ 0 h 485775"/>
                                <a:gd name="connsiteX1" fmla="*/ 209550 w 523875"/>
                                <a:gd name="connsiteY1" fmla="*/ 180975 h 485775"/>
                                <a:gd name="connsiteX2" fmla="*/ 371475 w 523875"/>
                                <a:gd name="connsiteY2" fmla="*/ 342900 h 485775"/>
                                <a:gd name="connsiteX3" fmla="*/ 447675 w 523875"/>
                                <a:gd name="connsiteY3" fmla="*/ 409575 h 485775"/>
                                <a:gd name="connsiteX4" fmla="*/ 523875 w 523875"/>
                                <a:gd name="connsiteY4" fmla="*/ 485775 h 485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523875" h="485775">
                                  <a:moveTo>
                                    <a:pt x="0" y="0"/>
                                  </a:moveTo>
                                  <a:cubicBezTo>
                                    <a:pt x="115674" y="138808"/>
                                    <a:pt x="-39341" y="-38635"/>
                                    <a:pt x="209550" y="180975"/>
                                  </a:cubicBezTo>
                                  <a:cubicBezTo>
                                    <a:pt x="266787" y="231478"/>
                                    <a:pt x="316410" y="290038"/>
                                    <a:pt x="371475" y="342900"/>
                                  </a:cubicBezTo>
                                  <a:cubicBezTo>
                                    <a:pt x="395822" y="366273"/>
                                    <a:pt x="422943" y="386609"/>
                                    <a:pt x="447675" y="409575"/>
                                  </a:cubicBezTo>
                                  <a:lnTo>
                                    <a:pt x="523875" y="485775"/>
                                  </a:lnTo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FF0000"/>
                              </a:solidFill>
                              <a:tailEnd type="none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62725694" name="Straight Connector 2062725694"/>
                          <wps:cNvCnPr/>
                          <wps:spPr>
                            <a:xfrm flipH="1">
                              <a:off x="0" y="57150"/>
                              <a:ext cx="428625" cy="295275"/>
                            </a:xfrm>
                            <a:prstGeom prst="line">
                              <a:avLst/>
                            </a:prstGeom>
                            <a:ln w="25400">
                              <a:solidFill>
                                <a:srgbClr val="FF0000"/>
                              </a:solidFill>
                              <a:tailEnd type="non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435551753" name="Text Box 3"/>
                        <wps:cNvSpPr txBox="1"/>
                        <wps:spPr>
                          <a:xfrm>
                            <a:off x="419100" y="0"/>
                            <a:ext cx="403860" cy="51054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7C0D69D" w14:textId="11E73F85" w:rsidR="00475521" w:rsidRPr="00902DA6" w:rsidRDefault="009468F2" w:rsidP="00475521">
                              <w:pPr>
                                <w:jc w:val="center"/>
                                <w:rPr>
                                  <w:sz w:val="56"/>
                                  <w:szCs w:val="56"/>
                                </w:rPr>
                              </w:pPr>
                              <w:r>
                                <w:rPr>
                                  <w:sz w:val="56"/>
                                  <w:szCs w:val="56"/>
                                </w:rPr>
                                <w:t>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30C57A1" id="Group 26" o:spid="_x0000_s1030" style="position:absolute;margin-left:430.45pt;margin-top:365.3pt;width:64.8pt;height:40.2pt;z-index:251843584;mso-width-relative:margin;mso-height-relative:margin" coordsize="8229,51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1" type="#_x0000_t202" style="position:absolute;width:4724;height:5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" fillcolor="white [3201]" strokecolor="white [3212]" strokeweight=".5pt">
                  <v:textbox>
                    <w:txbxContent>
                      <w:p w14:paraId="2A5E1E65" w14:textId="67AD468D" w:rsidR="00475521" w:rsidRPr="00902DA6" w:rsidRDefault="009468F2" w:rsidP="00475521">
                        <w:pPr>
                          <w:jc w:val="center"/>
                          <w:rPr>
                            <w:color w:val="808080" w:themeColor="background1" w:themeShade="80"/>
                            <w:sz w:val="56"/>
                            <w:szCs w:val="56"/>
                          </w:rPr>
                        </w:pPr>
                        <w:r>
                          <w:rPr>
                            <w:color w:val="808080" w:themeColor="background1" w:themeShade="80"/>
                            <w:sz w:val="56"/>
                            <w:szCs w:val="56"/>
                          </w:rPr>
                          <w:t>T</w:t>
                        </w:r>
                      </w:p>
                    </w:txbxContent>
                  </v:textbox>
                </v:shape>
                <v:group id="Group 355913252" o:spid="_x0000_s1032" style="position:absolute;top:1047;width:4572;height:3525" coordsize="457200,352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">
                  <v:shape id="Freeform: Shape 961926108" o:spid="_x0000_s1033" style="position:absolute;left:47625;width:409575;height:342900;visibility:visible;mso-wrap-style:square;v-text-anchor:middle" coordsize="523875,485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" path="m,c115674,138808,-39341,-38635,209550,180975v57237,50503,106860,109063,161925,161925c395822,366273,422943,386609,447675,409575r76200,76200e" filled="f" strokecolor="red" strokeweight="2pt">
                    <v:path arrowok="t" o:connecttype="custom" o:connectlocs="0,0;163830,127747;290426,242047;350000,289112;409575,342900" o:connectangles="0,0,0,0,0"/>
                  </v:shape>
                  <v:line id="Straight Connector 2062725694" o:spid="_x0000_s1034" style="position:absolute;flip:x;visibility:visible;mso-wrap-style:square" from="0,57150" to="428625,3524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" strokecolor="red" strokeweight="2pt"/>
                </v:group>
                <v:shape id="_x0000_s1035" type="#_x0000_t202" style="position:absolute;left:4191;width:4038;height:5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" fillcolor="white [3201]" stroked="f" strokeweight=".5pt">
                  <v:textbox>
                    <w:txbxContent>
                      <w:p w14:paraId="77C0D69D" w14:textId="11E73F85" w:rsidR="00475521" w:rsidRPr="00902DA6" w:rsidRDefault="009468F2" w:rsidP="00475521">
                        <w:pPr>
                          <w:jc w:val="center"/>
                          <w:rPr>
                            <w:sz w:val="56"/>
                            <w:szCs w:val="56"/>
                          </w:rPr>
                        </w:pPr>
                        <w:r>
                          <w:rPr>
                            <w:sz w:val="56"/>
                            <w:szCs w:val="56"/>
                          </w:rPr>
                          <w:t>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color w:val="4F6228" w:themeColor="accent3" w:themeShade="80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3C90363D" wp14:editId="60DC9103">
                <wp:simplePos x="0" y="0"/>
                <wp:positionH relativeFrom="column">
                  <wp:posOffset>190500</wp:posOffset>
                </wp:positionH>
                <wp:positionV relativeFrom="paragraph">
                  <wp:posOffset>2795905</wp:posOffset>
                </wp:positionV>
                <wp:extent cx="1581150" cy="510540"/>
                <wp:effectExtent l="0" t="0" r="0" b="3810"/>
                <wp:wrapNone/>
                <wp:docPr id="1837208606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1150" cy="5105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1683DA" w14:textId="5CFDB895" w:rsidR="00475521" w:rsidRPr="00902DA6" w:rsidRDefault="0006276D" w:rsidP="00475521">
                            <w:pPr>
                              <w:jc w:val="center"/>
                              <w:rPr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sz w:val="56"/>
                                <w:szCs w:val="56"/>
                              </w:rPr>
                              <w:t>REVILO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90363D" id="Text Box 3" o:spid="_x0000_s1036" type="#_x0000_t202" style="position:absolute;margin-left:15pt;margin-top:220.15pt;width:124.5pt;height:40.2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" fillcolor="white [3201]" stroked="f" strokeweight=".5pt">
                <v:textbox>
                  <w:txbxContent>
                    <w:p w14:paraId="441683DA" w14:textId="5CFDB895" w:rsidR="00475521" w:rsidRPr="00902DA6" w:rsidRDefault="0006276D" w:rsidP="00475521">
                      <w:pPr>
                        <w:jc w:val="center"/>
                        <w:rPr>
                          <w:sz w:val="56"/>
                          <w:szCs w:val="56"/>
                        </w:rPr>
                      </w:pPr>
                      <w:r>
                        <w:rPr>
                          <w:sz w:val="56"/>
                          <w:szCs w:val="56"/>
                        </w:rPr>
                        <w:t>REVILO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31336548" wp14:editId="08B408D8">
                <wp:simplePos x="0" y="0"/>
                <wp:positionH relativeFrom="column">
                  <wp:posOffset>784225</wp:posOffset>
                </wp:positionH>
                <wp:positionV relativeFrom="paragraph">
                  <wp:posOffset>3413760</wp:posOffset>
                </wp:positionV>
                <wp:extent cx="335280" cy="335280"/>
                <wp:effectExtent l="0" t="0" r="26670" b="26670"/>
                <wp:wrapNone/>
                <wp:docPr id="1049352081" name="Oval 10493520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335280"/>
                        </a:xfrm>
                        <a:prstGeom prst="ellipse">
                          <a:avLst/>
                        </a:prstGeom>
                        <a:solidFill>
                          <a:srgbClr val="FEF2E8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1410D1D" w14:textId="77777777" w:rsidR="00475521" w:rsidRPr="003D1FF6" w:rsidRDefault="00475521" w:rsidP="00475521">
                            <w:pPr>
                              <w:jc w:val="center"/>
                              <w:rPr>
                                <w:b/>
                                <w:bCs/>
                                <w:color w:val="984806" w:themeColor="accent6" w:themeShade="8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984806" w:themeColor="accent6" w:themeShade="80"/>
                                <w:sz w:val="32"/>
                                <w:szCs w:val="32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1336548" id="Oval 1049352081" o:spid="_x0000_s1037" style="position:absolute;margin-left:61.75pt;margin-top:268.8pt;width:26.4pt;height:26.4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" fillcolor="#fef2e8" strokecolor="#632a27">
                <v:stroke endarrow="block"/>
                <v:textbox inset="0,0,0,0">
                  <w:txbxContent>
                    <w:p w14:paraId="71410D1D" w14:textId="77777777" w:rsidR="00475521" w:rsidRPr="003D1FF6" w:rsidRDefault="00475521" w:rsidP="00475521">
                      <w:pPr>
                        <w:jc w:val="center"/>
                        <w:rPr>
                          <w:b/>
                          <w:bCs/>
                          <w:color w:val="984806" w:themeColor="accent6" w:themeShade="80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984806" w:themeColor="accent6" w:themeShade="80"/>
                          <w:sz w:val="32"/>
                          <w:szCs w:val="32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6BDA390A" wp14:editId="5E159F43">
                <wp:simplePos x="0" y="0"/>
                <wp:positionH relativeFrom="column">
                  <wp:posOffset>-160655</wp:posOffset>
                </wp:positionH>
                <wp:positionV relativeFrom="paragraph">
                  <wp:posOffset>2543810</wp:posOffset>
                </wp:positionV>
                <wp:extent cx="2240280" cy="1402080"/>
                <wp:effectExtent l="0" t="0" r="26670" b="26670"/>
                <wp:wrapNone/>
                <wp:docPr id="2132136965" name="Rectang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0280" cy="140208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bg1">
                              <a:lumMod val="50000"/>
                            </a:schemeClr>
                          </a:solidFill>
                          <a:prstDash val="sysDash"/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A91117" id="Rectangle 91" o:spid="_x0000_s1026" style="position:absolute;margin-left:-12.65pt;margin-top:200.3pt;width:176.4pt;height:110.4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" filled="f" strokecolor="#7f7f7f [1612]" strokeweight=".25pt">
                <v:stroke dashstyle="3 1" endarrow="block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02916" behindDoc="0" locked="0" layoutInCell="1" allowOverlap="1" wp14:anchorId="1E894CBB" wp14:editId="61F6CEFB">
            <wp:simplePos x="0" y="0"/>
            <wp:positionH relativeFrom="page">
              <wp:posOffset>537210</wp:posOffset>
            </wp:positionH>
            <wp:positionV relativeFrom="paragraph">
              <wp:posOffset>563245</wp:posOffset>
            </wp:positionV>
            <wp:extent cx="1191895" cy="1437005"/>
            <wp:effectExtent l="19050" t="19050" r="27305" b="10795"/>
            <wp:wrapNone/>
            <wp:docPr id="631011097" name="Picture 1" descr="A person smiling for the camera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011097" name="Picture 1" descr="A person smiling for the camera&#10;&#10;Description automatically generated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1895" cy="1437005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05991" behindDoc="0" locked="0" layoutInCell="1" allowOverlap="1" wp14:anchorId="379D8848" wp14:editId="546F6599">
            <wp:simplePos x="0" y="0"/>
            <wp:positionH relativeFrom="page">
              <wp:posOffset>1901190</wp:posOffset>
            </wp:positionH>
            <wp:positionV relativeFrom="paragraph">
              <wp:posOffset>560705</wp:posOffset>
            </wp:positionV>
            <wp:extent cx="1356995" cy="1437005"/>
            <wp:effectExtent l="19050" t="19050" r="14605" b="10795"/>
            <wp:wrapNone/>
            <wp:docPr id="121283728" name="Picture 1" descr="A person smiling at the camera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283728" name="Picture 1" descr="A person smiling at the camera&#10;&#10;Description automatically generated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6995" cy="1437005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04966" behindDoc="0" locked="0" layoutInCell="1" allowOverlap="1" wp14:anchorId="567F9CE2" wp14:editId="5099866F">
            <wp:simplePos x="0" y="0"/>
            <wp:positionH relativeFrom="page">
              <wp:posOffset>3431540</wp:posOffset>
            </wp:positionH>
            <wp:positionV relativeFrom="paragraph">
              <wp:posOffset>563245</wp:posOffset>
            </wp:positionV>
            <wp:extent cx="1356995" cy="1436370"/>
            <wp:effectExtent l="19050" t="19050" r="14605" b="11430"/>
            <wp:wrapNone/>
            <wp:docPr id="1060573981" name="Picture 1" descr="A person with red hai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573981" name="Picture 1" descr="A person with red hair&#10;&#10;Description automatically generated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59"/>
                    <a:stretch/>
                  </pic:blipFill>
                  <pic:spPr bwMode="auto">
                    <a:xfrm>
                      <a:off x="0" y="0"/>
                      <a:ext cx="1356995" cy="1436370"/>
                    </a:xfrm>
                    <a:prstGeom prst="rect">
                      <a:avLst/>
                    </a:prstGeom>
                    <a:ln w="6350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03941" behindDoc="0" locked="0" layoutInCell="1" allowOverlap="1" wp14:anchorId="64D6B4A0" wp14:editId="1DE1389F">
            <wp:simplePos x="0" y="0"/>
            <wp:positionH relativeFrom="page">
              <wp:posOffset>4964430</wp:posOffset>
            </wp:positionH>
            <wp:positionV relativeFrom="paragraph">
              <wp:posOffset>563880</wp:posOffset>
            </wp:positionV>
            <wp:extent cx="1191260" cy="1436370"/>
            <wp:effectExtent l="19050" t="19050" r="27940" b="11430"/>
            <wp:wrapNone/>
            <wp:docPr id="791217774" name="Picture 1" descr="A person smiling at the camera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217774" name="Picture 1" descr="A person smiling at the camera&#10;&#10;Description automatically generated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19" r="17141"/>
                    <a:stretch/>
                  </pic:blipFill>
                  <pic:spPr bwMode="auto">
                    <a:xfrm>
                      <a:off x="0" y="0"/>
                      <a:ext cx="1191260" cy="1436370"/>
                    </a:xfrm>
                    <a:prstGeom prst="rect">
                      <a:avLst/>
                    </a:prstGeom>
                    <a:ln w="6350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4E6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585FDF63" wp14:editId="74DBBF5F">
                <wp:simplePos x="0" y="0"/>
                <wp:positionH relativeFrom="column">
                  <wp:posOffset>1027430</wp:posOffset>
                </wp:positionH>
                <wp:positionV relativeFrom="paragraph">
                  <wp:posOffset>4895215</wp:posOffset>
                </wp:positionV>
                <wp:extent cx="335280" cy="335280"/>
                <wp:effectExtent l="0" t="0" r="26670" b="26670"/>
                <wp:wrapNone/>
                <wp:docPr id="1503383074" name="Oval 15033830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335280"/>
                        </a:xfrm>
                        <a:prstGeom prst="ellipse">
                          <a:avLst/>
                        </a:prstGeom>
                        <a:solidFill>
                          <a:srgbClr val="FEF2E8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262F121" w14:textId="75E263E0" w:rsidR="00AF7385" w:rsidRPr="003D1FF6" w:rsidRDefault="00AF7385" w:rsidP="00AF7385">
                            <w:pPr>
                              <w:jc w:val="center"/>
                              <w:rPr>
                                <w:b/>
                                <w:bCs/>
                                <w:color w:val="984806" w:themeColor="accent6" w:themeShade="8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984806" w:themeColor="accent6" w:themeShade="80"/>
                                <w:sz w:val="32"/>
                                <w:szCs w:val="32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85FDF63" id="Oval 1503383074" o:spid="_x0000_s1038" style="position:absolute;margin-left:80.9pt;margin-top:385.45pt;width:26.4pt;height:26.4pt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" fillcolor="#fef2e8" strokecolor="#632a27">
                <v:stroke endarrow="block"/>
                <v:textbox inset="0,0,0,0">
                  <w:txbxContent>
                    <w:p w14:paraId="1262F121" w14:textId="75E263E0" w:rsidR="00AF7385" w:rsidRPr="003D1FF6" w:rsidRDefault="00AF7385" w:rsidP="00AF7385">
                      <w:pPr>
                        <w:jc w:val="center"/>
                        <w:rPr>
                          <w:b/>
                          <w:bCs/>
                          <w:color w:val="984806" w:themeColor="accent6" w:themeShade="80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984806" w:themeColor="accent6" w:themeShade="80"/>
                          <w:sz w:val="32"/>
                          <w:szCs w:val="32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 w:rsidR="00BA4E64">
        <w:rPr>
          <w:noProof/>
        </w:rPr>
        <w:drawing>
          <wp:anchor distT="0" distB="0" distL="114300" distR="114300" simplePos="0" relativeHeight="251591641" behindDoc="0" locked="0" layoutInCell="1" allowOverlap="1" wp14:anchorId="583A163D" wp14:editId="2D4982DE">
            <wp:simplePos x="0" y="0"/>
            <wp:positionH relativeFrom="page">
              <wp:posOffset>454025</wp:posOffset>
            </wp:positionH>
            <wp:positionV relativeFrom="paragraph">
              <wp:posOffset>5386705</wp:posOffset>
            </wp:positionV>
            <wp:extent cx="2311400" cy="2184400"/>
            <wp:effectExtent l="19050" t="19050" r="12700" b="25400"/>
            <wp:wrapNone/>
            <wp:docPr id="1029549638" name="Picture 1" descr="A lion and person next to a cabine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549638" name="Picture 1" descr="A lion and person next to a cabinet&#10;&#10;Description automatically generated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1400" cy="2184400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4E6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0375BAF4" wp14:editId="782E5317">
                <wp:simplePos x="0" y="0"/>
                <wp:positionH relativeFrom="column">
                  <wp:posOffset>6025515</wp:posOffset>
                </wp:positionH>
                <wp:positionV relativeFrom="paragraph">
                  <wp:posOffset>565150</wp:posOffset>
                </wp:positionV>
                <wp:extent cx="335280" cy="335280"/>
                <wp:effectExtent l="0" t="0" r="26670" b="26670"/>
                <wp:wrapNone/>
                <wp:docPr id="5" name="Oval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335280"/>
                        </a:xfrm>
                        <a:prstGeom prst="ellipse">
                          <a:avLst/>
                        </a:prstGeom>
                        <a:solidFill>
                          <a:srgbClr val="FEF2E8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F10308C" w14:textId="77777777" w:rsidR="00475521" w:rsidRPr="003D1FF6" w:rsidRDefault="00475521" w:rsidP="00475521">
                            <w:pPr>
                              <w:jc w:val="center"/>
                              <w:rPr>
                                <w:b/>
                                <w:bCs/>
                                <w:color w:val="984806" w:themeColor="accent6" w:themeShade="80"/>
                                <w:sz w:val="32"/>
                                <w:szCs w:val="32"/>
                              </w:rPr>
                            </w:pPr>
                            <w:r w:rsidRPr="003D1FF6">
                              <w:rPr>
                                <w:b/>
                                <w:bCs/>
                                <w:color w:val="984806" w:themeColor="accent6" w:themeShade="80"/>
                                <w:sz w:val="32"/>
                                <w:szCs w:val="32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375BAF4" id="Oval 5" o:spid="_x0000_s1039" style="position:absolute;margin-left:474.45pt;margin-top:44.5pt;width:26.4pt;height:26.4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" fillcolor="#fef2e8" strokecolor="#632a27">
                <v:stroke endarrow="block"/>
                <v:textbox inset="0,0,0,0">
                  <w:txbxContent>
                    <w:p w14:paraId="4F10308C" w14:textId="77777777" w:rsidR="00475521" w:rsidRPr="003D1FF6" w:rsidRDefault="00475521" w:rsidP="00475521">
                      <w:pPr>
                        <w:jc w:val="center"/>
                        <w:rPr>
                          <w:b/>
                          <w:bCs/>
                          <w:color w:val="984806" w:themeColor="accent6" w:themeShade="80"/>
                          <w:sz w:val="32"/>
                          <w:szCs w:val="32"/>
                        </w:rPr>
                      </w:pPr>
                      <w:r w:rsidRPr="003D1FF6">
                        <w:rPr>
                          <w:b/>
                          <w:bCs/>
                          <w:color w:val="984806" w:themeColor="accent6" w:themeShade="80"/>
                          <w:sz w:val="32"/>
                          <w:szCs w:val="32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="00BA4E64">
        <w:rPr>
          <w:noProof/>
          <w:color w:val="4F6228" w:themeColor="accent3" w:themeShade="80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70338931" wp14:editId="24368E65">
                <wp:simplePos x="0" y="0"/>
                <wp:positionH relativeFrom="column">
                  <wp:posOffset>5860415</wp:posOffset>
                </wp:positionH>
                <wp:positionV relativeFrom="paragraph">
                  <wp:posOffset>1043305</wp:posOffset>
                </wp:positionV>
                <wp:extent cx="702733" cy="778934"/>
                <wp:effectExtent l="0" t="0" r="2540" b="2540"/>
                <wp:wrapNone/>
                <wp:docPr id="2057198981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2733" cy="77893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5361D08" w14:textId="77777777" w:rsidR="00D8793C" w:rsidRDefault="00D8793C" w:rsidP="00D8793C">
                            <w:pPr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sz w:val="40"/>
                                <w:szCs w:val="40"/>
                              </w:rPr>
                              <w:t>Pick</w:t>
                            </w:r>
                          </w:p>
                          <w:p w14:paraId="74C6DA56" w14:textId="66AC90A6" w:rsidR="00D8793C" w:rsidRPr="00D8793C" w:rsidRDefault="00D8793C" w:rsidP="00D8793C">
                            <w:pPr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 w:rsidRPr="00D8793C">
                              <w:rPr>
                                <w:sz w:val="40"/>
                                <w:szCs w:val="40"/>
                              </w:rPr>
                              <w:t>one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338931" id="_x0000_s1040" type="#_x0000_t202" style="position:absolute;margin-left:461.45pt;margin-top:82.15pt;width:55.35pt;height:61.35pt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" fillcolor="white [3201]" stroked="f" strokeweight=".5pt">
                <v:textbox>
                  <w:txbxContent>
                    <w:p w14:paraId="05361D08" w14:textId="77777777" w:rsidR="00D8793C" w:rsidRDefault="00D8793C" w:rsidP="00D8793C">
                      <w:pPr>
                        <w:jc w:val="center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sz w:val="40"/>
                          <w:szCs w:val="40"/>
                        </w:rPr>
                        <w:t>Pick</w:t>
                      </w:r>
                    </w:p>
                    <w:p w14:paraId="74C6DA56" w14:textId="66AC90A6" w:rsidR="00D8793C" w:rsidRPr="00D8793C" w:rsidRDefault="00D8793C" w:rsidP="00D8793C">
                      <w:pPr>
                        <w:jc w:val="center"/>
                        <w:rPr>
                          <w:sz w:val="40"/>
                          <w:szCs w:val="40"/>
                        </w:rPr>
                      </w:pPr>
                      <w:r w:rsidRPr="00D8793C">
                        <w:rPr>
                          <w:sz w:val="40"/>
                          <w:szCs w:val="40"/>
                        </w:rPr>
                        <w:t>one</w:t>
                      </w:r>
                    </w:p>
                  </w:txbxContent>
                </v:textbox>
              </v:shape>
            </w:pict>
          </mc:Fallback>
        </mc:AlternateContent>
      </w:r>
      <w:r w:rsidR="00475521">
        <w:rPr>
          <w:lang w:val="en-US"/>
        </w:rPr>
        <w:br w:type="page"/>
      </w:r>
    </w:p>
    <w:p w14:paraId="2ED8D27F" w14:textId="075725E6" w:rsidR="00475521" w:rsidRDefault="00475521">
      <w:pPr>
        <w:jc w:val="left"/>
        <w:rPr>
          <w:lang w:val="en-US"/>
        </w:rPr>
      </w:pPr>
    </w:p>
    <w:p w14:paraId="1F5AD8D0" w14:textId="3A1410E4" w:rsidR="002F30EB" w:rsidRDefault="002F30EB" w:rsidP="002F30EB">
      <w:pPr>
        <w:pBdr>
          <w:top w:val="single" w:sz="4" w:space="3" w:color="auto"/>
          <w:left w:val="single" w:sz="4" w:space="4" w:color="auto"/>
          <w:bottom w:val="single" w:sz="4" w:space="3" w:color="auto"/>
          <w:right w:val="single" w:sz="4" w:space="4" w:color="auto"/>
        </w:pBdr>
        <w:shd w:val="clear" w:color="auto" w:fill="FFFFCC"/>
        <w:ind w:left="3686" w:right="3827"/>
        <w:jc w:val="center"/>
        <w:rPr>
          <w:lang w:val="en-US"/>
        </w:rPr>
      </w:pPr>
      <w:r>
        <w:rPr>
          <w:lang w:val="en-US"/>
        </w:rPr>
        <w:t xml:space="preserve">The </w:t>
      </w:r>
      <w:r w:rsidR="00856362">
        <w:rPr>
          <w:lang w:val="en-US"/>
        </w:rPr>
        <w:t>“</w:t>
      </w:r>
      <w:r w:rsidR="0056469C">
        <w:rPr>
          <w:lang w:val="en-US"/>
        </w:rPr>
        <w:t>medium</w:t>
      </w:r>
      <w:r w:rsidR="00856362">
        <w:rPr>
          <w:lang w:val="en-US"/>
        </w:rPr>
        <w:t>”</w:t>
      </w:r>
      <w:r>
        <w:rPr>
          <w:lang w:val="en-US"/>
        </w:rPr>
        <w:t xml:space="preserve"> films</w:t>
      </w:r>
    </w:p>
    <w:p w14:paraId="58C95F6D" w14:textId="6F3B5DE7" w:rsidR="002F30EB" w:rsidRDefault="005F4B26" w:rsidP="00157ACD">
      <w:pPr>
        <w:rPr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13D2C7FA" wp14:editId="3E3FFC00">
                <wp:simplePos x="0" y="0"/>
                <wp:positionH relativeFrom="column">
                  <wp:posOffset>-252095</wp:posOffset>
                </wp:positionH>
                <wp:positionV relativeFrom="paragraph">
                  <wp:posOffset>242570</wp:posOffset>
                </wp:positionV>
                <wp:extent cx="2407920" cy="2484120"/>
                <wp:effectExtent l="0" t="0" r="11430" b="11430"/>
                <wp:wrapNone/>
                <wp:docPr id="1571588542" name="Rectang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7920" cy="248412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bg1">
                              <a:lumMod val="50000"/>
                            </a:schemeClr>
                          </a:solidFill>
                          <a:prstDash val="sysDash"/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4B6D6B" id="Rectangle 91" o:spid="_x0000_s1026" style="position:absolute;margin-left:-19.85pt;margin-top:19.1pt;width:189.6pt;height:195.6pt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" filled="f" strokecolor="#7f7f7f [1612]" strokeweight=".25pt">
                <v:stroke dashstyle="3 1" endarrow="block"/>
              </v:rect>
            </w:pict>
          </mc:Fallback>
        </mc:AlternateContent>
      </w:r>
    </w:p>
    <w:p w14:paraId="100C5508" w14:textId="633D9388" w:rsidR="002F30EB" w:rsidRDefault="005F4B26" w:rsidP="00157ACD">
      <w:pPr>
        <w:rPr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656B23A7" wp14:editId="437E7C19">
                <wp:simplePos x="0" y="0"/>
                <wp:positionH relativeFrom="column">
                  <wp:posOffset>2506345</wp:posOffset>
                </wp:positionH>
                <wp:positionV relativeFrom="paragraph">
                  <wp:posOffset>81915</wp:posOffset>
                </wp:positionV>
                <wp:extent cx="4069080" cy="2484120"/>
                <wp:effectExtent l="0" t="0" r="26670" b="11430"/>
                <wp:wrapNone/>
                <wp:docPr id="75984450" name="Rectang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69080" cy="248412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bg1">
                              <a:lumMod val="50000"/>
                            </a:schemeClr>
                          </a:solidFill>
                          <a:prstDash val="sysDash"/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9DB92C" id="Rectangle 91" o:spid="_x0000_s1026" style="position:absolute;margin-left:197.35pt;margin-top:6.45pt;width:320.4pt;height:195.6pt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" filled="f" strokecolor="#7f7f7f [1612]" strokeweight=".25pt">
                <v:stroke dashstyle="3 1" endarrow="block"/>
              </v:rect>
            </w:pict>
          </mc:Fallback>
        </mc:AlternateContent>
      </w:r>
    </w:p>
    <w:p w14:paraId="61A88CED" w14:textId="78423A12" w:rsidR="005F2DCE" w:rsidRDefault="005F4B26" w:rsidP="00157ACD">
      <w:pPr>
        <w:rPr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78194692" wp14:editId="5CAFCC75">
                <wp:simplePos x="0" y="0"/>
                <wp:positionH relativeFrom="column">
                  <wp:posOffset>701040</wp:posOffset>
                </wp:positionH>
                <wp:positionV relativeFrom="paragraph">
                  <wp:posOffset>95250</wp:posOffset>
                </wp:positionV>
                <wp:extent cx="335280" cy="335280"/>
                <wp:effectExtent l="0" t="0" r="26670" b="26670"/>
                <wp:wrapNone/>
                <wp:docPr id="6" name="Ova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335280"/>
                        </a:xfrm>
                        <a:prstGeom prst="ellipse">
                          <a:avLst/>
                        </a:prstGeom>
                        <a:solidFill>
                          <a:srgbClr val="F2EFF5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2A0E988" w14:textId="77777777" w:rsidR="000C2D9A" w:rsidRPr="000B1038" w:rsidRDefault="000C2D9A" w:rsidP="000C2D9A">
                            <w:pPr>
                              <w:jc w:val="center"/>
                              <w:rPr>
                                <w:b/>
                                <w:bCs/>
                                <w:color w:val="403152" w:themeColor="accent4" w:themeShade="80"/>
                                <w:sz w:val="32"/>
                                <w:szCs w:val="32"/>
                              </w:rPr>
                            </w:pPr>
                            <w:r w:rsidRPr="000B1038">
                              <w:rPr>
                                <w:b/>
                                <w:bCs/>
                                <w:color w:val="403152" w:themeColor="accent4" w:themeShade="80"/>
                                <w:sz w:val="32"/>
                                <w:szCs w:val="32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8194692" id="Oval 6" o:spid="_x0000_s1041" style="position:absolute;left:0;text-align:left;margin-left:55.2pt;margin-top:7.5pt;width:26.4pt;height:26.4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" fillcolor="#f2eff5" strokecolor="#632a27">
                <v:stroke endarrow="block"/>
                <v:textbox inset="0,0,0,0">
                  <w:txbxContent>
                    <w:p w14:paraId="02A0E988" w14:textId="77777777" w:rsidR="000C2D9A" w:rsidRPr="000B1038" w:rsidRDefault="000C2D9A" w:rsidP="000C2D9A">
                      <w:pPr>
                        <w:jc w:val="center"/>
                        <w:rPr>
                          <w:b/>
                          <w:bCs/>
                          <w:color w:val="403152" w:themeColor="accent4" w:themeShade="80"/>
                          <w:sz w:val="32"/>
                          <w:szCs w:val="32"/>
                        </w:rPr>
                      </w:pPr>
                      <w:r w:rsidRPr="000B1038">
                        <w:rPr>
                          <w:b/>
                          <w:bCs/>
                          <w:color w:val="403152" w:themeColor="accent4" w:themeShade="80"/>
                          <w:sz w:val="32"/>
                          <w:szCs w:val="32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</w:p>
    <w:p w14:paraId="467D4AE3" w14:textId="1FBACF4F" w:rsidR="005F2DCE" w:rsidRDefault="00CA2098">
      <w:pPr>
        <w:jc w:val="left"/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19C88552" wp14:editId="4029AFE7">
                <wp:simplePos x="0" y="0"/>
                <wp:positionH relativeFrom="column">
                  <wp:posOffset>3923030</wp:posOffset>
                </wp:positionH>
                <wp:positionV relativeFrom="paragraph">
                  <wp:posOffset>8890</wp:posOffset>
                </wp:positionV>
                <wp:extent cx="2480945" cy="929640"/>
                <wp:effectExtent l="342900" t="19050" r="14605" b="41910"/>
                <wp:wrapNone/>
                <wp:docPr id="702933776" name="Speech Bubble: Oval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80945" cy="929640"/>
                        </a:xfrm>
                        <a:prstGeom prst="wedgeEllipseCallout">
                          <a:avLst>
                            <a:gd name="adj1" fmla="val -63616"/>
                            <a:gd name="adj2" fmla="val 3273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B43F5D" w14:textId="77DAE7B6" w:rsidR="005F4B26" w:rsidRPr="000E1FF7" w:rsidRDefault="00747D2B" w:rsidP="005F4B26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“</w:t>
                            </w:r>
                            <w:r w:rsidR="005F4B26" w:rsidRPr="000E1FF7">
                              <w:rPr>
                                <w:color w:val="000000" w:themeColor="text1"/>
                              </w:rPr>
                              <w:t>Th</w:t>
                            </w:r>
                            <w:r w:rsidR="005F4B26">
                              <w:rPr>
                                <w:color w:val="000000" w:themeColor="text1"/>
                              </w:rPr>
                              <w:t>ey’re obviously guilty – I don’t think we even need to try them.</w:t>
                            </w:r>
                            <w:r>
                              <w:rPr>
                                <w:color w:val="000000" w:themeColor="text1"/>
                              </w:rPr>
                              <w:t>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88552" id="Speech Bubble: Oval 86" o:spid="_x0000_s1042" type="#_x0000_t63" style="position:absolute;margin-left:308.9pt;margin-top:.7pt;width:195.35pt;height:73.2pt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" adj="-2941,17871" strokecolor="#632a27">
                <v:stroke endarrow="block"/>
                <v:textbox>
                  <w:txbxContent>
                    <w:p w14:paraId="70B43F5D" w14:textId="77DAE7B6" w:rsidR="005F4B26" w:rsidRPr="000E1FF7" w:rsidRDefault="00747D2B" w:rsidP="005F4B26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“</w:t>
                      </w:r>
                      <w:r w:rsidR="005F4B26" w:rsidRPr="000E1FF7">
                        <w:rPr>
                          <w:color w:val="000000" w:themeColor="text1"/>
                        </w:rPr>
                        <w:t>Th</w:t>
                      </w:r>
                      <w:r w:rsidR="005F4B26">
                        <w:rPr>
                          <w:color w:val="000000" w:themeColor="text1"/>
                        </w:rPr>
                        <w:t>ey’re obviously guilty – I don’t think we even need to try them.</w:t>
                      </w:r>
                      <w:r>
                        <w:rPr>
                          <w:color w:val="000000" w:themeColor="text1"/>
                        </w:rPr>
                        <w:t>”</w:t>
                      </w:r>
                    </w:p>
                  </w:txbxContent>
                </v:textbox>
              </v:shape>
            </w:pict>
          </mc:Fallback>
        </mc:AlternateContent>
      </w:r>
      <w:r w:rsidR="00461550">
        <w:rPr>
          <w:noProof/>
        </w:rPr>
        <w:drawing>
          <wp:anchor distT="0" distB="0" distL="114300" distR="114300" simplePos="0" relativeHeight="251611116" behindDoc="0" locked="0" layoutInCell="1" allowOverlap="1" wp14:anchorId="6B366EFC" wp14:editId="4B9BB91B">
            <wp:simplePos x="0" y="0"/>
            <wp:positionH relativeFrom="page">
              <wp:posOffset>547370</wp:posOffset>
            </wp:positionH>
            <wp:positionV relativeFrom="paragraph">
              <wp:posOffset>3815080</wp:posOffset>
            </wp:positionV>
            <wp:extent cx="2207260" cy="2175510"/>
            <wp:effectExtent l="19050" t="19050" r="21590" b="15240"/>
            <wp:wrapNone/>
            <wp:docPr id="1502018701" name="Picture 1" descr="A cartoon of animals on a bu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2018701" name="Picture 1" descr="A cartoon of animals on a bus&#10;&#10;Description automatically generated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7260" cy="2175510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61550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176A4E9D" wp14:editId="17524E8A">
                <wp:simplePos x="0" y="0"/>
                <wp:positionH relativeFrom="margin">
                  <wp:posOffset>95250</wp:posOffset>
                </wp:positionH>
                <wp:positionV relativeFrom="paragraph">
                  <wp:posOffset>3226435</wp:posOffset>
                </wp:positionV>
                <wp:extent cx="335280" cy="335280"/>
                <wp:effectExtent l="0" t="0" r="26670" b="26670"/>
                <wp:wrapNone/>
                <wp:docPr id="1636874029" name="Oval 16368740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335280"/>
                        </a:xfrm>
                        <a:prstGeom prst="ellipse">
                          <a:avLst/>
                        </a:prstGeom>
                        <a:solidFill>
                          <a:srgbClr val="F2EFF5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75BE941" w14:textId="2A8482E5" w:rsidR="00461550" w:rsidRPr="000B1038" w:rsidRDefault="00022CF5" w:rsidP="00461550">
                            <w:pPr>
                              <w:jc w:val="center"/>
                              <w:rPr>
                                <w:b/>
                                <w:bCs/>
                                <w:color w:val="403152" w:themeColor="accent4" w:themeShade="8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03152" w:themeColor="accent4" w:themeShade="80"/>
                                <w:sz w:val="32"/>
                                <w:szCs w:val="32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76A4E9D" id="Oval 1636874029" o:spid="_x0000_s1043" style="position:absolute;margin-left:7.5pt;margin-top:254.05pt;width:26.4pt;height:26.4pt;z-index:251907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" fillcolor="#f2eff5" strokecolor="#632a27">
                <v:stroke endarrow="block"/>
                <v:textbox inset="0,0,0,0">
                  <w:txbxContent>
                    <w:p w14:paraId="575BE941" w14:textId="2A8482E5" w:rsidR="00461550" w:rsidRPr="000B1038" w:rsidRDefault="00022CF5" w:rsidP="00461550">
                      <w:pPr>
                        <w:jc w:val="center"/>
                        <w:rPr>
                          <w:b/>
                          <w:bCs/>
                          <w:color w:val="403152" w:themeColor="accent4" w:themeShade="80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403152" w:themeColor="accent4" w:themeShade="80"/>
                          <w:sz w:val="32"/>
                          <w:szCs w:val="32"/>
                        </w:rPr>
                        <w:t>2</w:t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  <w:r w:rsidR="00461550" w:rsidRPr="00BD6F15">
        <w:rPr>
          <w:noProof/>
          <w:color w:val="4F6228" w:themeColor="accent3" w:themeShade="80"/>
        </w:rPr>
        <mc:AlternateContent>
          <mc:Choice Requires="wpg">
            <w:drawing>
              <wp:anchor distT="0" distB="0" distL="114300" distR="114300" simplePos="0" relativeHeight="251815936" behindDoc="0" locked="0" layoutInCell="1" allowOverlap="1" wp14:anchorId="68825150" wp14:editId="62CAC0C6">
                <wp:simplePos x="0" y="0"/>
                <wp:positionH relativeFrom="column">
                  <wp:posOffset>1251585</wp:posOffset>
                </wp:positionH>
                <wp:positionV relativeFrom="paragraph">
                  <wp:posOffset>3237230</wp:posOffset>
                </wp:positionV>
                <wp:extent cx="457200" cy="352425"/>
                <wp:effectExtent l="0" t="0" r="19050" b="28575"/>
                <wp:wrapNone/>
                <wp:docPr id="1428994179" name="Group 14289941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7200" cy="352425"/>
                          <a:chOff x="0" y="0"/>
                          <a:chExt cx="457200" cy="352425"/>
                        </a:xfrm>
                      </wpg:grpSpPr>
                      <wps:wsp>
                        <wps:cNvPr id="1060180013" name="Freeform: Shape 1060180013"/>
                        <wps:cNvSpPr/>
                        <wps:spPr>
                          <a:xfrm>
                            <a:off x="47625" y="0"/>
                            <a:ext cx="409575" cy="342900"/>
                          </a:xfrm>
                          <a:custGeom>
                            <a:avLst/>
                            <a:gdLst>
                              <a:gd name="connsiteX0" fmla="*/ 0 w 523875"/>
                              <a:gd name="connsiteY0" fmla="*/ 0 h 485775"/>
                              <a:gd name="connsiteX1" fmla="*/ 209550 w 523875"/>
                              <a:gd name="connsiteY1" fmla="*/ 180975 h 485775"/>
                              <a:gd name="connsiteX2" fmla="*/ 371475 w 523875"/>
                              <a:gd name="connsiteY2" fmla="*/ 342900 h 485775"/>
                              <a:gd name="connsiteX3" fmla="*/ 447675 w 523875"/>
                              <a:gd name="connsiteY3" fmla="*/ 409575 h 485775"/>
                              <a:gd name="connsiteX4" fmla="*/ 523875 w 523875"/>
                              <a:gd name="connsiteY4" fmla="*/ 485775 h 48577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523875" h="485775">
                                <a:moveTo>
                                  <a:pt x="0" y="0"/>
                                </a:moveTo>
                                <a:cubicBezTo>
                                  <a:pt x="115674" y="138808"/>
                                  <a:pt x="-39341" y="-38635"/>
                                  <a:pt x="209550" y="180975"/>
                                </a:cubicBezTo>
                                <a:cubicBezTo>
                                  <a:pt x="266787" y="231478"/>
                                  <a:pt x="316410" y="290038"/>
                                  <a:pt x="371475" y="342900"/>
                                </a:cubicBezTo>
                                <a:cubicBezTo>
                                  <a:pt x="395822" y="366273"/>
                                  <a:pt x="422943" y="386609"/>
                                  <a:pt x="447675" y="409575"/>
                                </a:cubicBezTo>
                                <a:lnTo>
                                  <a:pt x="523875" y="485775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tailEnd type="none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2024929" name="Straight Connector 1642024929"/>
                        <wps:cNvCnPr/>
                        <wps:spPr>
                          <a:xfrm flipH="1">
                            <a:off x="0" y="57150"/>
                            <a:ext cx="428625" cy="295275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FF0000"/>
                            </a:solidFill>
                            <a:tailEnd type="non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61FD05" id="Group 1428994179" o:spid="_x0000_s1026" style="position:absolute;margin-left:98.55pt;margin-top:254.9pt;width:36pt;height:27.75pt;z-index:251815936;mso-width-relative:margin;mso-height-relative:margin" coordsize="457200,3524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">
                <v:shape id="Freeform: Shape 1060180013" o:spid="_x0000_s1027" style="position:absolute;left:47625;width:409575;height:342900;visibility:visible;mso-wrap-style:square;v-text-anchor:middle" coordsize="523875,485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" path="m,c115674,138808,-39341,-38635,209550,180975v57237,50503,106860,109063,161925,161925c395822,366273,422943,386609,447675,409575r76200,76200e" filled="f" strokecolor="red" strokeweight="2pt">
                  <v:path arrowok="t" o:connecttype="custom" o:connectlocs="0,0;163830,127747;290426,242047;350000,289112;409575,342900" o:connectangles="0,0,0,0,0"/>
                </v:shape>
                <v:line id="Straight Connector 1642024929" o:spid="_x0000_s1028" style="position:absolute;flip:x;visibility:visible;mso-wrap-style:square" from="0,57150" to="428625,3524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" strokecolor="red" strokeweight="2pt"/>
              </v:group>
            </w:pict>
          </mc:Fallback>
        </mc:AlternateContent>
      </w:r>
      <w:r w:rsidR="00461550">
        <w:rPr>
          <w:noProof/>
          <w:color w:val="4F6228" w:themeColor="accent3" w:themeShade="80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61A976E9" wp14:editId="193008B5">
                <wp:simplePos x="0" y="0"/>
                <wp:positionH relativeFrom="column">
                  <wp:posOffset>1149985</wp:posOffset>
                </wp:positionH>
                <wp:positionV relativeFrom="paragraph">
                  <wp:posOffset>3171190</wp:posOffset>
                </wp:positionV>
                <wp:extent cx="762000" cy="510540"/>
                <wp:effectExtent l="0" t="0" r="19050" b="22860"/>
                <wp:wrapNone/>
                <wp:docPr id="1044323326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2000" cy="5105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CE6BE6" w14:textId="1294D90A" w:rsidR="00A87C43" w:rsidRPr="00902DA6" w:rsidRDefault="0056469C" w:rsidP="00A87C43">
                            <w:pPr>
                              <w:jc w:val="center"/>
                              <w:rPr>
                                <w:color w:val="808080" w:themeColor="background1" w:themeShade="80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color w:val="808080" w:themeColor="background1" w:themeShade="80"/>
                                <w:sz w:val="56"/>
                                <w:szCs w:val="56"/>
                              </w:rPr>
                              <w:t>E</w:t>
                            </w:r>
                            <w:r w:rsidR="00A87C43">
                              <w:rPr>
                                <w:color w:val="808080" w:themeColor="background1" w:themeShade="80"/>
                                <w:sz w:val="56"/>
                                <w:szCs w:val="56"/>
                              </w:rPr>
                              <w:t>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A976E9" id="Text Box 2" o:spid="_x0000_s1044" type="#_x0000_t202" style="position:absolute;margin-left:90.55pt;margin-top:249.7pt;width:60pt;height:40.2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" fillcolor="white [3201]" strokecolor="white [3212]" strokeweight=".5pt">
                <v:textbox>
                  <w:txbxContent>
                    <w:p w14:paraId="39CE6BE6" w14:textId="1294D90A" w:rsidR="00A87C43" w:rsidRPr="00902DA6" w:rsidRDefault="0056469C" w:rsidP="00A87C43">
                      <w:pPr>
                        <w:jc w:val="center"/>
                        <w:rPr>
                          <w:color w:val="808080" w:themeColor="background1" w:themeShade="80"/>
                          <w:sz w:val="56"/>
                          <w:szCs w:val="56"/>
                        </w:rPr>
                      </w:pPr>
                      <w:r>
                        <w:rPr>
                          <w:color w:val="808080" w:themeColor="background1" w:themeShade="80"/>
                          <w:sz w:val="56"/>
                          <w:szCs w:val="56"/>
                        </w:rPr>
                        <w:t>E</w:t>
                      </w:r>
                      <w:r w:rsidR="00A87C43">
                        <w:rPr>
                          <w:color w:val="808080" w:themeColor="background1" w:themeShade="80"/>
                          <w:sz w:val="56"/>
                          <w:szCs w:val="56"/>
                        </w:rPr>
                        <w:t>S</w:t>
                      </w:r>
                    </w:p>
                  </w:txbxContent>
                </v:textbox>
              </v:shape>
            </w:pict>
          </mc:Fallback>
        </mc:AlternateContent>
      </w:r>
      <w:r w:rsidR="00461550">
        <w:rPr>
          <w:noProof/>
          <w:color w:val="4F6228" w:themeColor="accent3" w:themeShade="8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DE9125A" wp14:editId="1158DD57">
                <wp:simplePos x="0" y="0"/>
                <wp:positionH relativeFrom="column">
                  <wp:posOffset>1797685</wp:posOffset>
                </wp:positionH>
                <wp:positionV relativeFrom="paragraph">
                  <wp:posOffset>3170555</wp:posOffset>
                </wp:positionV>
                <wp:extent cx="472440" cy="510540"/>
                <wp:effectExtent l="0" t="0" r="22860" b="22860"/>
                <wp:wrapNone/>
                <wp:docPr id="461037970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440" cy="5105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DC6BCA8" w14:textId="09785BE0" w:rsidR="00A87C43" w:rsidRPr="00902DA6" w:rsidRDefault="0056469C" w:rsidP="00A87C43">
                            <w:pPr>
                              <w:jc w:val="center"/>
                              <w:rPr>
                                <w:color w:val="808080" w:themeColor="background1" w:themeShade="80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color w:val="808080" w:themeColor="background1" w:themeShade="80"/>
                                <w:sz w:val="56"/>
                                <w:szCs w:val="56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E9125A" id="_x0000_s1045" type="#_x0000_t202" style="position:absolute;margin-left:141.55pt;margin-top:249.65pt;width:37.2pt;height:40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" fillcolor="white [3201]" strokecolor="white [3212]" strokeweight=".5pt">
                <v:textbox>
                  <w:txbxContent>
                    <w:p w14:paraId="4DC6BCA8" w14:textId="09785BE0" w:rsidR="00A87C43" w:rsidRPr="00902DA6" w:rsidRDefault="0056469C" w:rsidP="00A87C43">
                      <w:pPr>
                        <w:jc w:val="center"/>
                        <w:rPr>
                          <w:color w:val="808080" w:themeColor="background1" w:themeShade="80"/>
                          <w:sz w:val="56"/>
                          <w:szCs w:val="56"/>
                        </w:rPr>
                      </w:pPr>
                      <w:r>
                        <w:rPr>
                          <w:color w:val="808080" w:themeColor="background1" w:themeShade="80"/>
                          <w:sz w:val="56"/>
                          <w:szCs w:val="56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461550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003211B3" wp14:editId="54EC6E7D">
                <wp:simplePos x="0" y="0"/>
                <wp:positionH relativeFrom="column">
                  <wp:posOffset>-252095</wp:posOffset>
                </wp:positionH>
                <wp:positionV relativeFrom="paragraph">
                  <wp:posOffset>3021965</wp:posOffset>
                </wp:positionV>
                <wp:extent cx="2667000" cy="3200400"/>
                <wp:effectExtent l="0" t="0" r="19050" b="19050"/>
                <wp:wrapNone/>
                <wp:docPr id="1908619941" name="Rectang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0" cy="3200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bg1">
                              <a:lumMod val="50000"/>
                            </a:schemeClr>
                          </a:solidFill>
                          <a:prstDash val="sysDash"/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75300F" id="Rectangle 91" o:spid="_x0000_s1026" style="position:absolute;margin-left:-19.85pt;margin-top:237.95pt;width:210pt;height:252pt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" filled="f" strokecolor="#7f7f7f [1612]" strokeweight=".25pt">
                <v:stroke dashstyle="3 1" endarrow="block"/>
              </v:rect>
            </w:pict>
          </mc:Fallback>
        </mc:AlternateContent>
      </w:r>
      <w:r w:rsidR="005F4B26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2450ACC" wp14:editId="4E331B0C">
                <wp:simplePos x="0" y="0"/>
                <wp:positionH relativeFrom="column">
                  <wp:posOffset>5912485</wp:posOffset>
                </wp:positionH>
                <wp:positionV relativeFrom="paragraph">
                  <wp:posOffset>7962265</wp:posOffset>
                </wp:positionV>
                <wp:extent cx="335280" cy="335280"/>
                <wp:effectExtent l="0" t="0" r="26670" b="26670"/>
                <wp:wrapNone/>
                <wp:docPr id="2032612705" name="Oval 20326127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335280"/>
                        </a:xfrm>
                        <a:prstGeom prst="ellipse">
                          <a:avLst/>
                        </a:prstGeom>
                        <a:solidFill>
                          <a:srgbClr val="F2EFF5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3C563AA" w14:textId="617146FE" w:rsidR="00A87C43" w:rsidRPr="000B1038" w:rsidRDefault="00022CF5" w:rsidP="00A87C43">
                            <w:pPr>
                              <w:jc w:val="center"/>
                              <w:rPr>
                                <w:b/>
                                <w:bCs/>
                                <w:color w:val="403152" w:themeColor="accent4" w:themeShade="8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03152" w:themeColor="accent4" w:themeShade="80"/>
                                <w:sz w:val="32"/>
                                <w:szCs w:val="32"/>
                              </w:rPr>
                              <w:t>5</w:t>
                            </w:r>
                            <w:r w:rsidR="007914AB">
                              <w:rPr>
                                <w:noProof/>
                              </w:rPr>
                              <w:drawing>
                                <wp:inline distT="0" distB="0" distL="0" distR="0" wp14:anchorId="46D83A5D" wp14:editId="7043DE9E">
                                  <wp:extent cx="179070" cy="227330"/>
                                  <wp:effectExtent l="0" t="0" r="0" b="1270"/>
                                  <wp:docPr id="626928623" name="Picture 626928623" descr="A outline of a state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20166312" name="Picture 1" descr="A outline of a state&#10;&#10;Description automatically generated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9070" cy="2273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2450ACC" id="Oval 2032612705" o:spid="_x0000_s1046" style="position:absolute;margin-left:465.55pt;margin-top:626.95pt;width:26.4pt;height:26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" fillcolor="#f2eff5" strokecolor="#632a27">
                <v:stroke endarrow="block"/>
                <v:textbox inset="0,0,0,0">
                  <w:txbxContent>
                    <w:p w14:paraId="03C563AA" w14:textId="617146FE" w:rsidR="00A87C43" w:rsidRPr="000B1038" w:rsidRDefault="00022CF5" w:rsidP="00A87C43">
                      <w:pPr>
                        <w:jc w:val="center"/>
                        <w:rPr>
                          <w:b/>
                          <w:bCs/>
                          <w:color w:val="403152" w:themeColor="accent4" w:themeShade="80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403152" w:themeColor="accent4" w:themeShade="80"/>
                          <w:sz w:val="32"/>
                          <w:szCs w:val="32"/>
                        </w:rPr>
                        <w:t>5</w:t>
                      </w:r>
                      <w:r w:rsidR="007914AB">
                        <w:rPr>
                          <w:noProof/>
                        </w:rPr>
                        <w:drawing>
                          <wp:inline distT="0" distB="0" distL="0" distR="0" wp14:anchorId="46D83A5D" wp14:editId="7043DE9E">
                            <wp:extent cx="179070" cy="227330"/>
                            <wp:effectExtent l="0" t="0" r="0" b="1270"/>
                            <wp:docPr id="626928623" name="Picture 626928623" descr="A outline of a state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20166312" name="Picture 1" descr="A outline of a state&#10;&#10;Description automatically generated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9070" cy="22733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oval>
            </w:pict>
          </mc:Fallback>
        </mc:AlternateContent>
      </w:r>
      <w:r w:rsidR="005F4B26">
        <w:rPr>
          <w:noProof/>
        </w:rPr>
        <w:drawing>
          <wp:anchor distT="0" distB="0" distL="114300" distR="114300" simplePos="0" relativeHeight="251588566" behindDoc="0" locked="0" layoutInCell="1" allowOverlap="1" wp14:anchorId="4A590FC0" wp14:editId="19A18CE1">
            <wp:simplePos x="0" y="0"/>
            <wp:positionH relativeFrom="page">
              <wp:posOffset>3710940</wp:posOffset>
            </wp:positionH>
            <wp:positionV relativeFrom="paragraph">
              <wp:posOffset>6085205</wp:posOffset>
            </wp:positionV>
            <wp:extent cx="2234565" cy="2306320"/>
            <wp:effectExtent l="19050" t="19050" r="13335" b="17780"/>
            <wp:wrapNone/>
            <wp:docPr id="2085994878" name="Picture 1" descr="A person pushing a cart full of gun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5994878" name="Picture 1" descr="A person pushing a cart full of guns&#10;&#10;Description automatically generated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4565" cy="2306320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4B26">
        <w:rPr>
          <w:noProof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79527297" wp14:editId="65A64E55">
                <wp:simplePos x="0" y="0"/>
                <wp:positionH relativeFrom="column">
                  <wp:posOffset>5568315</wp:posOffset>
                </wp:positionH>
                <wp:positionV relativeFrom="paragraph">
                  <wp:posOffset>5935980</wp:posOffset>
                </wp:positionV>
                <wp:extent cx="835025" cy="415925"/>
                <wp:effectExtent l="438150" t="19050" r="41275" b="98425"/>
                <wp:wrapNone/>
                <wp:docPr id="1053344409" name="Speech Bubble: Oval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5025" cy="415925"/>
                        </a:xfrm>
                        <a:prstGeom prst="wedgeEllipseCallout">
                          <a:avLst>
                            <a:gd name="adj1" fmla="val -101715"/>
                            <a:gd name="adj2" fmla="val 6390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FA0C6A0" w14:textId="13B3806C" w:rsidR="00316AE5" w:rsidRPr="00316AE5" w:rsidRDefault="00316AE5" w:rsidP="00316AE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6AE5">
                              <w:rPr>
                                <w:color w:val="000000" w:themeColor="text1"/>
                              </w:rPr>
                              <w:t>“Bye!”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9527297" id="Speech Bubble: Oval 90" o:spid="_x0000_s1047" type="#_x0000_t63" style="position:absolute;margin-left:438.45pt;margin-top:467.4pt;width:65.75pt;height:32.75pt;z-index:2518753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" adj="-11170,24604" strokecolor="#632a27">
                <v:stroke endarrow="block"/>
                <v:textbox>
                  <w:txbxContent>
                    <w:p w14:paraId="6FA0C6A0" w14:textId="13B3806C" w:rsidR="00316AE5" w:rsidRPr="00316AE5" w:rsidRDefault="00316AE5" w:rsidP="00316AE5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6AE5">
                        <w:rPr>
                          <w:color w:val="000000" w:themeColor="text1"/>
                        </w:rPr>
                        <w:t>“Bye!”</w:t>
                      </w:r>
                    </w:p>
                  </w:txbxContent>
                </v:textbox>
              </v:shape>
            </w:pict>
          </mc:Fallback>
        </mc:AlternateContent>
      </w:r>
      <w:r w:rsidR="005F4B26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61C5B823" wp14:editId="422CEECA">
                <wp:simplePos x="0" y="0"/>
                <wp:positionH relativeFrom="column">
                  <wp:posOffset>3024505</wp:posOffset>
                </wp:positionH>
                <wp:positionV relativeFrom="paragraph">
                  <wp:posOffset>5628005</wp:posOffset>
                </wp:positionV>
                <wp:extent cx="3550920" cy="2956560"/>
                <wp:effectExtent l="0" t="0" r="11430" b="15240"/>
                <wp:wrapNone/>
                <wp:docPr id="689877435" name="Rectang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50920" cy="295656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bg1">
                              <a:lumMod val="50000"/>
                            </a:schemeClr>
                          </a:solidFill>
                          <a:prstDash val="sysDash"/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28442D" id="Rectangle 91" o:spid="_x0000_s1026" style="position:absolute;margin-left:238.15pt;margin-top:443.15pt;width:279.6pt;height:232.8pt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" filled="f" strokecolor="#7f7f7f [1612]" strokeweight=".25pt">
                <v:stroke dashstyle="3 1" endarrow="block"/>
              </v:rect>
            </w:pict>
          </mc:Fallback>
        </mc:AlternateContent>
      </w:r>
      <w:r w:rsidR="005F4B26">
        <w:rPr>
          <w:noProof/>
        </w:rPr>
        <w:drawing>
          <wp:anchor distT="0" distB="0" distL="114300" distR="114300" simplePos="0" relativeHeight="251610091" behindDoc="0" locked="0" layoutInCell="1" allowOverlap="1" wp14:anchorId="0A258777" wp14:editId="09205DAD">
            <wp:simplePos x="0" y="0"/>
            <wp:positionH relativeFrom="page">
              <wp:posOffset>4700905</wp:posOffset>
            </wp:positionH>
            <wp:positionV relativeFrom="paragraph">
              <wp:posOffset>3053080</wp:posOffset>
            </wp:positionV>
            <wp:extent cx="1404620" cy="1604010"/>
            <wp:effectExtent l="19050" t="19050" r="24130" b="15240"/>
            <wp:wrapNone/>
            <wp:docPr id="2142868368" name="Picture 1" descr="A bunch of grapes with angry fac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2868368" name="Picture 1" descr="A bunch of grapes with angry faces&#10;&#10;Description automatically generated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4620" cy="1604010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4B26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7A48714" wp14:editId="39B65AF0">
                <wp:simplePos x="0" y="0"/>
                <wp:positionH relativeFrom="column">
                  <wp:posOffset>5920105</wp:posOffset>
                </wp:positionH>
                <wp:positionV relativeFrom="paragraph">
                  <wp:posOffset>3603625</wp:posOffset>
                </wp:positionV>
                <wp:extent cx="335280" cy="335280"/>
                <wp:effectExtent l="0" t="0" r="26670" b="26670"/>
                <wp:wrapNone/>
                <wp:docPr id="13" name="Oval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335280"/>
                        </a:xfrm>
                        <a:prstGeom prst="ellipse">
                          <a:avLst/>
                        </a:prstGeom>
                        <a:solidFill>
                          <a:srgbClr val="F2EFF5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EF8CC22" w14:textId="77777777" w:rsidR="00A87C43" w:rsidRPr="000B1038" w:rsidRDefault="00A87C43" w:rsidP="00A87C43">
                            <w:pPr>
                              <w:jc w:val="center"/>
                              <w:rPr>
                                <w:b/>
                                <w:bCs/>
                                <w:color w:val="403152" w:themeColor="accent4" w:themeShade="8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03152" w:themeColor="accent4" w:themeShade="80"/>
                                <w:sz w:val="32"/>
                                <w:szCs w:val="3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7A48714" id="Oval 13" o:spid="_x0000_s1048" style="position:absolute;margin-left:466.15pt;margin-top:283.75pt;width:26.4pt;height:26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" fillcolor="#f2eff5" strokecolor="#632a27">
                <v:stroke endarrow="block"/>
                <v:textbox inset="0,0,0,0">
                  <w:txbxContent>
                    <w:p w14:paraId="4EF8CC22" w14:textId="77777777" w:rsidR="00A87C43" w:rsidRPr="000B1038" w:rsidRDefault="00A87C43" w:rsidP="00A87C43">
                      <w:pPr>
                        <w:jc w:val="center"/>
                        <w:rPr>
                          <w:b/>
                          <w:bCs/>
                          <w:color w:val="403152" w:themeColor="accent4" w:themeShade="80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403152" w:themeColor="accent4" w:themeShade="80"/>
                          <w:sz w:val="32"/>
                          <w:szCs w:val="32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="005F4B26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3A16EE10" wp14:editId="107F9DF7">
                <wp:simplePos x="0" y="0"/>
                <wp:positionH relativeFrom="column">
                  <wp:posOffset>4121785</wp:posOffset>
                </wp:positionH>
                <wp:positionV relativeFrom="paragraph">
                  <wp:posOffset>2854325</wp:posOffset>
                </wp:positionV>
                <wp:extent cx="2453640" cy="1996440"/>
                <wp:effectExtent l="0" t="0" r="22860" b="22860"/>
                <wp:wrapNone/>
                <wp:docPr id="1985731270" name="Rectang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53640" cy="199644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bg1">
                              <a:lumMod val="50000"/>
                            </a:schemeClr>
                          </a:solidFill>
                          <a:prstDash val="sysDash"/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BC44CD" id="Rectangle 91" o:spid="_x0000_s1026" style="position:absolute;margin-left:324.55pt;margin-top:224.75pt;width:193.2pt;height:157.2pt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" filled="f" strokecolor="#7f7f7f [1612]" strokeweight=".25pt">
                <v:stroke dashstyle="3 1" endarrow="block"/>
              </v:rect>
            </w:pict>
          </mc:Fallback>
        </mc:AlternateContent>
      </w:r>
      <w:r w:rsidR="005F4B26" w:rsidRPr="00BD6F15">
        <w:rPr>
          <w:noProof/>
          <w:color w:val="4F6228" w:themeColor="accent3" w:themeShade="80"/>
        </w:rPr>
        <mc:AlternateContent>
          <mc:Choice Requires="wpg">
            <w:drawing>
              <wp:anchor distT="0" distB="0" distL="114300" distR="114300" simplePos="0" relativeHeight="251881472" behindDoc="0" locked="0" layoutInCell="1" allowOverlap="1" wp14:anchorId="10BB9CCA" wp14:editId="50ED1B09">
                <wp:simplePos x="0" y="0"/>
                <wp:positionH relativeFrom="column">
                  <wp:posOffset>4815205</wp:posOffset>
                </wp:positionH>
                <wp:positionV relativeFrom="paragraph">
                  <wp:posOffset>1160780</wp:posOffset>
                </wp:positionV>
                <wp:extent cx="1405255" cy="397510"/>
                <wp:effectExtent l="0" t="0" r="23495" b="21590"/>
                <wp:wrapNone/>
                <wp:docPr id="1191818688" name="Group 11918186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5255" cy="397510"/>
                          <a:chOff x="0" y="0"/>
                          <a:chExt cx="457200" cy="352425"/>
                        </a:xfrm>
                      </wpg:grpSpPr>
                      <wps:wsp>
                        <wps:cNvPr id="148350086" name="Freeform: Shape 148350086"/>
                        <wps:cNvSpPr/>
                        <wps:spPr>
                          <a:xfrm>
                            <a:off x="47625" y="0"/>
                            <a:ext cx="409575" cy="342900"/>
                          </a:xfrm>
                          <a:custGeom>
                            <a:avLst/>
                            <a:gdLst>
                              <a:gd name="connsiteX0" fmla="*/ 0 w 523875"/>
                              <a:gd name="connsiteY0" fmla="*/ 0 h 485775"/>
                              <a:gd name="connsiteX1" fmla="*/ 209550 w 523875"/>
                              <a:gd name="connsiteY1" fmla="*/ 180975 h 485775"/>
                              <a:gd name="connsiteX2" fmla="*/ 371475 w 523875"/>
                              <a:gd name="connsiteY2" fmla="*/ 342900 h 485775"/>
                              <a:gd name="connsiteX3" fmla="*/ 447675 w 523875"/>
                              <a:gd name="connsiteY3" fmla="*/ 409575 h 485775"/>
                              <a:gd name="connsiteX4" fmla="*/ 523875 w 523875"/>
                              <a:gd name="connsiteY4" fmla="*/ 485775 h 48577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523875" h="485775">
                                <a:moveTo>
                                  <a:pt x="0" y="0"/>
                                </a:moveTo>
                                <a:cubicBezTo>
                                  <a:pt x="115674" y="138808"/>
                                  <a:pt x="-39341" y="-38635"/>
                                  <a:pt x="209550" y="180975"/>
                                </a:cubicBezTo>
                                <a:cubicBezTo>
                                  <a:pt x="266787" y="231478"/>
                                  <a:pt x="316410" y="290038"/>
                                  <a:pt x="371475" y="342900"/>
                                </a:cubicBezTo>
                                <a:cubicBezTo>
                                  <a:pt x="395822" y="366273"/>
                                  <a:pt x="422943" y="386609"/>
                                  <a:pt x="447675" y="409575"/>
                                </a:cubicBezTo>
                                <a:lnTo>
                                  <a:pt x="523875" y="485775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tailEnd type="none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6854640" name="Straight Connector 1006854640"/>
                        <wps:cNvCnPr/>
                        <wps:spPr>
                          <a:xfrm flipH="1">
                            <a:off x="0" y="57150"/>
                            <a:ext cx="428625" cy="295275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FF0000"/>
                            </a:solidFill>
                            <a:tailEnd type="non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CB5C04B" id="Group 1191818688" o:spid="_x0000_s1026" style="position:absolute;margin-left:379.15pt;margin-top:91.4pt;width:110.65pt;height:31.3pt;z-index:251881472;mso-width-relative:margin;mso-height-relative:margin" coordsize="457200,3524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">
                <v:shape id="Freeform: Shape 148350086" o:spid="_x0000_s1027" style="position:absolute;left:47625;width:409575;height:342900;visibility:visible;mso-wrap-style:square;v-text-anchor:middle" coordsize="523875,485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" path="m,c115674,138808,-39341,-38635,209550,180975v57237,50503,106860,109063,161925,161925c395822,366273,422943,386609,447675,409575r76200,76200e" filled="f" strokecolor="red" strokeweight="2pt">
                  <v:path arrowok="t" o:connecttype="custom" o:connectlocs="0,0;163830,127747;290426,242047;350000,289112;409575,342900" o:connectangles="0,0,0,0,0"/>
                </v:shape>
                <v:line id="Straight Connector 1006854640" o:spid="_x0000_s1028" style="position:absolute;flip:x;visibility:visible;mso-wrap-style:square" from="0,57150" to="428625,3524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" strokecolor="red" strokeweight="2pt"/>
              </v:group>
            </w:pict>
          </mc:Fallback>
        </mc:AlternateContent>
      </w:r>
      <w:r w:rsidR="005F4B26">
        <w:rPr>
          <w:noProof/>
          <w:color w:val="4F6228" w:themeColor="accent3" w:themeShade="80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058AD5F4" wp14:editId="3332FB4B">
                <wp:simplePos x="0" y="0"/>
                <wp:positionH relativeFrom="column">
                  <wp:posOffset>4714240</wp:posOffset>
                </wp:positionH>
                <wp:positionV relativeFrom="paragraph">
                  <wp:posOffset>1092835</wp:posOffset>
                </wp:positionV>
                <wp:extent cx="1651000" cy="592455"/>
                <wp:effectExtent l="0" t="0" r="25400" b="17145"/>
                <wp:wrapNone/>
                <wp:docPr id="1735121353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1000" cy="5924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A21B35" w14:textId="77777777" w:rsidR="005F4B26" w:rsidRPr="00902DA6" w:rsidRDefault="005F4B26" w:rsidP="005F4B26">
                            <w:pPr>
                              <w:jc w:val="center"/>
                              <w:rPr>
                                <w:color w:val="808080" w:themeColor="background1" w:themeShade="80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color w:val="808080" w:themeColor="background1" w:themeShade="80"/>
                                <w:sz w:val="56"/>
                                <w:szCs w:val="56"/>
                              </w:rPr>
                              <w:t>GING 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8AD5F4" id="_x0000_s1049" type="#_x0000_t202" style="position:absolute;margin-left:371.2pt;margin-top:86.05pt;width:130pt;height:46.65pt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" fillcolor="white [3201]" strokecolor="white [3212]" strokeweight=".5pt">
                <v:textbox>
                  <w:txbxContent>
                    <w:p w14:paraId="5FA21B35" w14:textId="77777777" w:rsidR="005F4B26" w:rsidRPr="00902DA6" w:rsidRDefault="005F4B26" w:rsidP="005F4B26">
                      <w:pPr>
                        <w:jc w:val="center"/>
                        <w:rPr>
                          <w:color w:val="808080" w:themeColor="background1" w:themeShade="80"/>
                          <w:sz w:val="56"/>
                          <w:szCs w:val="56"/>
                        </w:rPr>
                      </w:pPr>
                      <w:r>
                        <w:rPr>
                          <w:color w:val="808080" w:themeColor="background1" w:themeShade="80"/>
                          <w:sz w:val="56"/>
                          <w:szCs w:val="56"/>
                        </w:rPr>
                        <w:t>GING M</w:t>
                      </w:r>
                    </w:p>
                  </w:txbxContent>
                </v:textbox>
              </v:shape>
            </w:pict>
          </mc:Fallback>
        </mc:AlternateContent>
      </w:r>
      <w:r w:rsidR="005F4B26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62CD2D6F" wp14:editId="00016461">
                <wp:simplePos x="0" y="0"/>
                <wp:positionH relativeFrom="column">
                  <wp:posOffset>-252095</wp:posOffset>
                </wp:positionH>
                <wp:positionV relativeFrom="paragraph">
                  <wp:posOffset>6862445</wp:posOffset>
                </wp:positionV>
                <wp:extent cx="2667000" cy="1563370"/>
                <wp:effectExtent l="0" t="0" r="19050" b="17780"/>
                <wp:wrapNone/>
                <wp:docPr id="469087865" name="Rectang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0" cy="156337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bg1">
                              <a:lumMod val="50000"/>
                            </a:schemeClr>
                          </a:solidFill>
                          <a:prstDash val="sysDash"/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7A468C" id="Rectangle 91" o:spid="_x0000_s1026" style="position:absolute;margin-left:-19.85pt;margin-top:540.35pt;width:210pt;height:123.1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" filled="f" strokecolor="#7f7f7f [1612]" strokeweight=".25pt">
                <v:stroke dashstyle="3 1" endarrow="block"/>
              </v:rect>
            </w:pict>
          </mc:Fallback>
        </mc:AlternateContent>
      </w:r>
      <w:r w:rsidR="005F4B26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4863D0EE" wp14:editId="10C5A3B3">
                <wp:simplePos x="0" y="0"/>
                <wp:positionH relativeFrom="margin">
                  <wp:posOffset>1739900</wp:posOffset>
                </wp:positionH>
                <wp:positionV relativeFrom="paragraph">
                  <wp:posOffset>7289800</wp:posOffset>
                </wp:positionV>
                <wp:extent cx="335280" cy="335280"/>
                <wp:effectExtent l="0" t="0" r="26670" b="26670"/>
                <wp:wrapNone/>
                <wp:docPr id="4" name="Oval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335280"/>
                        </a:xfrm>
                        <a:prstGeom prst="ellipse">
                          <a:avLst/>
                        </a:prstGeom>
                        <a:solidFill>
                          <a:srgbClr val="F2EFF5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D7D05DC" w14:textId="0E333989" w:rsidR="00902DA6" w:rsidRPr="000B1038" w:rsidRDefault="00022CF5" w:rsidP="00902DA6">
                            <w:pPr>
                              <w:jc w:val="center"/>
                              <w:rPr>
                                <w:b/>
                                <w:bCs/>
                                <w:color w:val="403152" w:themeColor="accent4" w:themeShade="8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03152" w:themeColor="accent4" w:themeShade="80"/>
                                <w:sz w:val="32"/>
                                <w:szCs w:val="32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863D0EE" id="Oval 4" o:spid="_x0000_s1050" style="position:absolute;margin-left:137pt;margin-top:574pt;width:26.4pt;height:26.4pt;z-index:251650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" fillcolor="#f2eff5" strokecolor="#632a27">
                <v:stroke endarrow="block"/>
                <v:textbox inset="0,0,0,0">
                  <w:txbxContent>
                    <w:p w14:paraId="6D7D05DC" w14:textId="0E333989" w:rsidR="00902DA6" w:rsidRPr="000B1038" w:rsidRDefault="00022CF5" w:rsidP="00902DA6">
                      <w:pPr>
                        <w:jc w:val="center"/>
                        <w:rPr>
                          <w:b/>
                          <w:bCs/>
                          <w:color w:val="403152" w:themeColor="accent4" w:themeShade="80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403152" w:themeColor="accent4" w:themeShade="80"/>
                          <w:sz w:val="32"/>
                          <w:szCs w:val="32"/>
                        </w:rPr>
                        <w:t>4</w:t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  <w:r w:rsidR="005F4B26">
        <w:rPr>
          <w:noProof/>
          <w:color w:val="4F6228" w:themeColor="accent3" w:themeShade="80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54C9A7B9" wp14:editId="0925BCFB">
                <wp:simplePos x="0" y="0"/>
                <wp:positionH relativeFrom="column">
                  <wp:posOffset>239395</wp:posOffset>
                </wp:positionH>
                <wp:positionV relativeFrom="paragraph">
                  <wp:posOffset>7952740</wp:posOffset>
                </wp:positionV>
                <wp:extent cx="1219200" cy="434340"/>
                <wp:effectExtent l="0" t="0" r="19050" b="22860"/>
                <wp:wrapNone/>
                <wp:docPr id="704036316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9200" cy="4343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B6537C" w14:textId="5C6B3B5D" w:rsidR="00902DA6" w:rsidRPr="0056469C" w:rsidRDefault="0056469C" w:rsidP="00902DA6">
                            <w:pPr>
                              <w:jc w:val="center"/>
                              <w:rPr>
                                <w:color w:val="808080" w:themeColor="background1" w:themeShade="80"/>
                                <w:sz w:val="32"/>
                                <w:szCs w:val="32"/>
                              </w:rPr>
                            </w:pPr>
                            <w:r w:rsidRPr="0056469C">
                              <w:rPr>
                                <w:color w:val="808080" w:themeColor="background1" w:themeShade="80"/>
                                <w:sz w:val="32"/>
                                <w:szCs w:val="32"/>
                              </w:rPr>
                              <w:t>(Anagram)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C9A7B9" id="_x0000_s1051" type="#_x0000_t202" style="position:absolute;margin-left:18.85pt;margin-top:626.2pt;width:96pt;height:34.2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" fillcolor="white [3201]" strokecolor="white [3212]" strokeweight=".5pt">
                <v:textbox>
                  <w:txbxContent>
                    <w:p w14:paraId="5AB6537C" w14:textId="5C6B3B5D" w:rsidR="00902DA6" w:rsidRPr="0056469C" w:rsidRDefault="0056469C" w:rsidP="00902DA6">
                      <w:pPr>
                        <w:jc w:val="center"/>
                        <w:rPr>
                          <w:color w:val="808080" w:themeColor="background1" w:themeShade="80"/>
                          <w:sz w:val="32"/>
                          <w:szCs w:val="32"/>
                        </w:rPr>
                      </w:pPr>
                      <w:r w:rsidRPr="0056469C">
                        <w:rPr>
                          <w:color w:val="808080" w:themeColor="background1" w:themeShade="80"/>
                          <w:sz w:val="32"/>
                          <w:szCs w:val="32"/>
                        </w:rPr>
                        <w:t>(Anagram)</w:t>
                      </w:r>
                    </w:p>
                  </w:txbxContent>
                </v:textbox>
              </v:shape>
            </w:pict>
          </mc:Fallback>
        </mc:AlternateContent>
      </w:r>
      <w:r w:rsidR="005F4B26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11BC1A5D" wp14:editId="07CFB072">
                <wp:simplePos x="0" y="0"/>
                <wp:positionH relativeFrom="column">
                  <wp:posOffset>235585</wp:posOffset>
                </wp:positionH>
                <wp:positionV relativeFrom="paragraph">
                  <wp:posOffset>7076440</wp:posOffset>
                </wp:positionV>
                <wp:extent cx="1219200" cy="822960"/>
                <wp:effectExtent l="0" t="0" r="19050" b="15240"/>
                <wp:wrapNone/>
                <wp:docPr id="1193128512" name="Text Box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9200" cy="8229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rgbClr val="632A27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53C06F" w14:textId="4C66CD2F" w:rsidR="0056469C" w:rsidRPr="0056469C" w:rsidRDefault="0056469C">
                            <w:pPr>
                              <w:rPr>
                                <w:sz w:val="96"/>
                                <w:szCs w:val="96"/>
                              </w:rPr>
                            </w:pPr>
                            <w:r w:rsidRPr="0056469C">
                              <w:rPr>
                                <w:sz w:val="96"/>
                                <w:szCs w:val="96"/>
                              </w:rPr>
                              <w:t>43</w:t>
                            </w:r>
                            <w:r w:rsidRPr="0056469C">
                              <w:rPr>
                                <w:sz w:val="96"/>
                                <w:szCs w:val="96"/>
                                <w:vertAlign w:val="superscript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BC1A5D" id="Text Box 85" o:spid="_x0000_s1052" type="#_x0000_t202" style="position:absolute;margin-left:18.55pt;margin-top:557.2pt;width:96pt;height:64.8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" fillcolor="white [3201]" strokecolor="#632a27" strokeweight=".5pt">
                <v:textbox>
                  <w:txbxContent>
                    <w:p w14:paraId="1C53C06F" w14:textId="4C66CD2F" w:rsidR="0056469C" w:rsidRPr="0056469C" w:rsidRDefault="0056469C">
                      <w:pPr>
                        <w:rPr>
                          <w:sz w:val="96"/>
                          <w:szCs w:val="96"/>
                        </w:rPr>
                      </w:pPr>
                      <w:r w:rsidRPr="0056469C">
                        <w:rPr>
                          <w:sz w:val="96"/>
                          <w:szCs w:val="96"/>
                        </w:rPr>
                        <w:t>43</w:t>
                      </w:r>
                      <w:r w:rsidRPr="0056469C">
                        <w:rPr>
                          <w:sz w:val="96"/>
                          <w:szCs w:val="96"/>
                          <w:vertAlign w:val="superscript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5F2DCE">
        <w:rPr>
          <w:lang w:val="en-US"/>
        </w:rPr>
        <w:br w:type="page"/>
      </w:r>
      <w:r w:rsidR="005F4B26">
        <w:rPr>
          <w:noProof/>
        </w:rPr>
        <w:drawing>
          <wp:anchor distT="0" distB="0" distL="114300" distR="114300" simplePos="0" relativeHeight="251877376" behindDoc="0" locked="0" layoutInCell="1" allowOverlap="1" wp14:anchorId="0161C98F" wp14:editId="2A898D7E">
            <wp:simplePos x="0" y="0"/>
            <wp:positionH relativeFrom="page">
              <wp:posOffset>3083560</wp:posOffset>
            </wp:positionH>
            <wp:positionV relativeFrom="paragraph">
              <wp:posOffset>274955</wp:posOffset>
            </wp:positionV>
            <wp:extent cx="1801283" cy="1828742"/>
            <wp:effectExtent l="19050" t="19050" r="27940" b="19685"/>
            <wp:wrapNone/>
            <wp:docPr id="1204840726" name="Picture 1" descr="A person in a judge's robe sitting in front of ra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4840726" name="Picture 1" descr="A person in a judge's robe sitting in front of rats&#10;&#10;Description automatically generated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3160" cy="1830648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4B26">
        <w:rPr>
          <w:noProof/>
        </w:rPr>
        <w:drawing>
          <wp:anchor distT="0" distB="0" distL="114300" distR="114300" simplePos="0" relativeHeight="251878400" behindDoc="0" locked="0" layoutInCell="1" allowOverlap="1" wp14:anchorId="46330E28" wp14:editId="7A05E3E6">
            <wp:simplePos x="0" y="0"/>
            <wp:positionH relativeFrom="page">
              <wp:posOffset>450215</wp:posOffset>
            </wp:positionH>
            <wp:positionV relativeFrom="paragraph">
              <wp:posOffset>467360</wp:posOffset>
            </wp:positionV>
            <wp:extent cx="1878762" cy="1586865"/>
            <wp:effectExtent l="19050" t="19050" r="26670" b="13335"/>
            <wp:wrapNone/>
            <wp:docPr id="14622278" name="Picture 1" descr="A group of lions lying down under a tre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22278" name="Picture 1" descr="A group of lions lying down under a tree&#10;&#10;Description automatically generated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1140" cy="1588873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4B26">
        <w:rPr>
          <w:noProof/>
          <w:color w:val="4F6228" w:themeColor="accent3" w:themeShade="80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64277CB0" wp14:editId="39E34762">
                <wp:simplePos x="0" y="0"/>
                <wp:positionH relativeFrom="column">
                  <wp:posOffset>1986915</wp:posOffset>
                </wp:positionH>
                <wp:positionV relativeFrom="paragraph">
                  <wp:posOffset>1071245</wp:posOffset>
                </wp:positionV>
                <wp:extent cx="516043" cy="499110"/>
                <wp:effectExtent l="0" t="0" r="0" b="0"/>
                <wp:wrapNone/>
                <wp:docPr id="1906173937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6043" cy="4991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8FA985E" w14:textId="77777777" w:rsidR="005F4B26" w:rsidRPr="00975C0C" w:rsidRDefault="005F4B26" w:rsidP="005F4B26">
                            <w:pPr>
                              <w:jc w:val="center"/>
                              <w:rPr>
                                <w:color w:val="808080" w:themeColor="background1" w:themeShade="80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color w:val="808080" w:themeColor="background1" w:themeShade="80"/>
                                <w:sz w:val="56"/>
                                <w:szCs w:val="56"/>
                              </w:rPr>
                              <w:t>+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277CB0" id="_x0000_s1053" type="#_x0000_t202" style="position:absolute;margin-left:156.45pt;margin-top:84.35pt;width:40.65pt;height:39.3pt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" fillcolor="white [3201]" stroked="f" strokeweight=".5pt">
                <v:textbox>
                  <w:txbxContent>
                    <w:p w14:paraId="68FA985E" w14:textId="77777777" w:rsidR="005F4B26" w:rsidRPr="00975C0C" w:rsidRDefault="005F4B26" w:rsidP="005F4B26">
                      <w:pPr>
                        <w:jc w:val="center"/>
                        <w:rPr>
                          <w:color w:val="808080" w:themeColor="background1" w:themeShade="80"/>
                          <w:sz w:val="56"/>
                          <w:szCs w:val="56"/>
                        </w:rPr>
                      </w:pPr>
                      <w:r>
                        <w:rPr>
                          <w:color w:val="808080" w:themeColor="background1" w:themeShade="80"/>
                          <w:sz w:val="56"/>
                          <w:szCs w:val="56"/>
                        </w:rPr>
                        <w:t>+</w:t>
                      </w:r>
                    </w:p>
                  </w:txbxContent>
                </v:textbox>
              </v:shape>
            </w:pict>
          </mc:Fallback>
        </mc:AlternateContent>
      </w:r>
    </w:p>
    <w:p w14:paraId="168F9841" w14:textId="0F64E618" w:rsidR="005F2DCE" w:rsidRDefault="005F2DCE" w:rsidP="005F2DCE">
      <w:pPr>
        <w:pBdr>
          <w:top w:val="single" w:sz="4" w:space="3" w:color="auto"/>
          <w:left w:val="single" w:sz="4" w:space="4" w:color="auto"/>
          <w:bottom w:val="single" w:sz="4" w:space="3" w:color="auto"/>
          <w:right w:val="single" w:sz="4" w:space="4" w:color="auto"/>
        </w:pBdr>
        <w:shd w:val="clear" w:color="auto" w:fill="FFFFCC"/>
        <w:ind w:left="3686" w:right="3827"/>
        <w:jc w:val="center"/>
        <w:rPr>
          <w:lang w:val="en-US"/>
        </w:rPr>
      </w:pPr>
      <w:r>
        <w:rPr>
          <w:lang w:val="en-US"/>
        </w:rPr>
        <w:lastRenderedPageBreak/>
        <w:t>The hard films</w:t>
      </w:r>
      <w:r w:rsidR="0006276D">
        <w:rPr>
          <w:lang w:val="en-US"/>
        </w:rPr>
        <w:t xml:space="preserve"> (sorry …)</w:t>
      </w:r>
    </w:p>
    <w:p w14:paraId="771EE29B" w14:textId="7C75B810" w:rsidR="00157ACD" w:rsidRPr="00157ACD" w:rsidRDefault="002A5153" w:rsidP="00157ACD">
      <w:pPr>
        <w:rPr>
          <w:lang w:val="en-US"/>
        </w:rPr>
      </w:pPr>
      <w:r>
        <w:rPr>
          <w:noProof/>
        </w:rPr>
        <w:drawing>
          <wp:anchor distT="0" distB="0" distL="114300" distR="114300" simplePos="0" relativeHeight="251600866" behindDoc="0" locked="0" layoutInCell="1" allowOverlap="1" wp14:anchorId="50EF0F51" wp14:editId="1CFB7966">
            <wp:simplePos x="0" y="0"/>
            <wp:positionH relativeFrom="page">
              <wp:posOffset>4899660</wp:posOffset>
            </wp:positionH>
            <wp:positionV relativeFrom="paragraph">
              <wp:posOffset>2886075</wp:posOffset>
            </wp:positionV>
            <wp:extent cx="2151380" cy="2157095"/>
            <wp:effectExtent l="19050" t="19050" r="20320" b="14605"/>
            <wp:wrapNone/>
            <wp:docPr id="1749551975" name="Picture 1" descr="A person standing in front of a bull and ra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551975" name="Picture 1" descr="A person standing in front of a bull and rats&#10;&#10;Description automatically generated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1380" cy="2157095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62A0E3E6" wp14:editId="0A040CCA">
                <wp:simplePos x="0" y="0"/>
                <wp:positionH relativeFrom="column">
                  <wp:posOffset>3237865</wp:posOffset>
                </wp:positionH>
                <wp:positionV relativeFrom="paragraph">
                  <wp:posOffset>2658745</wp:posOffset>
                </wp:positionV>
                <wp:extent cx="3535680" cy="2514600"/>
                <wp:effectExtent l="0" t="0" r="26670" b="19050"/>
                <wp:wrapNone/>
                <wp:docPr id="1443206658" name="Rectang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35680" cy="25146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bg1">
                              <a:lumMod val="50000"/>
                            </a:schemeClr>
                          </a:solidFill>
                          <a:prstDash val="sysDash"/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E5DE9C" id="Rectangle 91" o:spid="_x0000_s1026" style="position:absolute;margin-left:254.95pt;margin-top:209.35pt;width:278.4pt;height:198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" filled="f" strokecolor="#7f7f7f [1612]" strokeweight=".25pt">
                <v:stroke dashstyle="3 1" endarrow="block"/>
              </v:rect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7441326E" wp14:editId="48268D35">
                <wp:simplePos x="0" y="0"/>
                <wp:positionH relativeFrom="column">
                  <wp:posOffset>-252095</wp:posOffset>
                </wp:positionH>
                <wp:positionV relativeFrom="paragraph">
                  <wp:posOffset>2658745</wp:posOffset>
                </wp:positionV>
                <wp:extent cx="3154680" cy="2514600"/>
                <wp:effectExtent l="0" t="0" r="26670" b="19050"/>
                <wp:wrapNone/>
                <wp:docPr id="1870697229" name="Rectang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54680" cy="25146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bg1">
                              <a:lumMod val="50000"/>
                            </a:schemeClr>
                          </a:solidFill>
                          <a:prstDash val="sysDash"/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EF46B4" id="Rectangle 91" o:spid="_x0000_s1026" style="position:absolute;margin-left:-19.85pt;margin-top:209.35pt;width:248.4pt;height:198pt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" filled="f" strokecolor="#7f7f7f [1612]" strokeweight=".25pt">
                <v:stroke dashstyle="3 1" endarrow="block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592666" behindDoc="0" locked="0" layoutInCell="1" allowOverlap="1" wp14:anchorId="7D4D8C0D" wp14:editId="3E6FACAB">
            <wp:simplePos x="0" y="0"/>
            <wp:positionH relativeFrom="page">
              <wp:posOffset>5154930</wp:posOffset>
            </wp:positionH>
            <wp:positionV relativeFrom="paragraph">
              <wp:posOffset>7748905</wp:posOffset>
            </wp:positionV>
            <wp:extent cx="1861185" cy="1469390"/>
            <wp:effectExtent l="19050" t="19050" r="24765" b="16510"/>
            <wp:wrapNone/>
            <wp:docPr id="210062086" name="Picture 1" descr="A large group of people using pho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62086" name="Picture 1" descr="A large group of people using phones&#10;&#10;Description automatically generated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039"/>
                    <a:stretch/>
                  </pic:blipFill>
                  <pic:spPr bwMode="auto">
                    <a:xfrm>
                      <a:off x="0" y="0"/>
                      <a:ext cx="1861185" cy="1469390"/>
                    </a:xfrm>
                    <a:prstGeom prst="rect">
                      <a:avLst/>
                    </a:prstGeom>
                    <a:ln w="6350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7D3D8013" wp14:editId="5D3FFEA6">
                <wp:simplePos x="0" y="0"/>
                <wp:positionH relativeFrom="column">
                  <wp:posOffset>-252095</wp:posOffset>
                </wp:positionH>
                <wp:positionV relativeFrom="paragraph">
                  <wp:posOffset>7596505</wp:posOffset>
                </wp:positionV>
                <wp:extent cx="7025640" cy="1752600"/>
                <wp:effectExtent l="0" t="0" r="22860" b="19050"/>
                <wp:wrapNone/>
                <wp:docPr id="1941308801" name="Rectang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25640" cy="17526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bg1">
                              <a:lumMod val="50000"/>
                            </a:schemeClr>
                          </a:solidFill>
                          <a:prstDash val="sysDash"/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4745C3" id="Rectangle 91" o:spid="_x0000_s1026" style="position:absolute;margin-left:-19.85pt;margin-top:598.15pt;width:553.2pt;height:138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" filled="f" strokecolor="#7f7f7f [1612]" strokeweight=".25pt">
                <v:stroke dashstyle="3 1" endarrow="block"/>
              </v:rect>
            </w:pict>
          </mc:Fallback>
        </mc:AlternateContent>
      </w:r>
      <w:r w:rsidR="00661109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6ED7ABD9" wp14:editId="7B192109">
                <wp:simplePos x="0" y="0"/>
                <wp:positionH relativeFrom="column">
                  <wp:posOffset>-252095</wp:posOffset>
                </wp:positionH>
                <wp:positionV relativeFrom="paragraph">
                  <wp:posOffset>5371465</wp:posOffset>
                </wp:positionV>
                <wp:extent cx="3779520" cy="2091690"/>
                <wp:effectExtent l="0" t="0" r="11430" b="22860"/>
                <wp:wrapNone/>
                <wp:docPr id="886208498" name="Rectang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79520" cy="209169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bg1">
                              <a:lumMod val="50000"/>
                            </a:schemeClr>
                          </a:solidFill>
                          <a:prstDash val="sysDash"/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14D840" id="Rectangle 91" o:spid="_x0000_s1026" style="position:absolute;margin-left:-19.85pt;margin-top:422.95pt;width:297.6pt;height:164.7pt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" filled="f" strokecolor="#7f7f7f [1612]" strokeweight=".25pt">
                <v:stroke dashstyle="3 1" endarrow="block"/>
              </v:rect>
            </w:pict>
          </mc:Fallback>
        </mc:AlternateContent>
      </w:r>
      <w:r w:rsidR="00ED48C7" w:rsidRPr="00BD6F15">
        <w:rPr>
          <w:noProof/>
          <w:color w:val="4F6228" w:themeColor="accent3" w:themeShade="80"/>
        </w:rPr>
        <mc:AlternateContent>
          <mc:Choice Requires="wpg">
            <w:drawing>
              <wp:anchor distT="0" distB="0" distL="114300" distR="114300" simplePos="0" relativeHeight="251854848" behindDoc="0" locked="0" layoutInCell="1" allowOverlap="1" wp14:anchorId="1AA71895" wp14:editId="6FDA26C6">
                <wp:simplePos x="0" y="0"/>
                <wp:positionH relativeFrom="column">
                  <wp:posOffset>5801995</wp:posOffset>
                </wp:positionH>
                <wp:positionV relativeFrom="paragraph">
                  <wp:posOffset>1894205</wp:posOffset>
                </wp:positionV>
                <wp:extent cx="579755" cy="177800"/>
                <wp:effectExtent l="0" t="0" r="10795" b="31750"/>
                <wp:wrapNone/>
                <wp:docPr id="318858293" name="Group 3188582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9755" cy="177800"/>
                          <a:chOff x="0" y="0"/>
                          <a:chExt cx="457200" cy="352425"/>
                        </a:xfrm>
                      </wpg:grpSpPr>
                      <wps:wsp>
                        <wps:cNvPr id="714051595" name="Freeform: Shape 714051595"/>
                        <wps:cNvSpPr/>
                        <wps:spPr>
                          <a:xfrm>
                            <a:off x="47625" y="0"/>
                            <a:ext cx="409575" cy="342900"/>
                          </a:xfrm>
                          <a:custGeom>
                            <a:avLst/>
                            <a:gdLst>
                              <a:gd name="connsiteX0" fmla="*/ 0 w 523875"/>
                              <a:gd name="connsiteY0" fmla="*/ 0 h 485775"/>
                              <a:gd name="connsiteX1" fmla="*/ 209550 w 523875"/>
                              <a:gd name="connsiteY1" fmla="*/ 180975 h 485775"/>
                              <a:gd name="connsiteX2" fmla="*/ 371475 w 523875"/>
                              <a:gd name="connsiteY2" fmla="*/ 342900 h 485775"/>
                              <a:gd name="connsiteX3" fmla="*/ 447675 w 523875"/>
                              <a:gd name="connsiteY3" fmla="*/ 409575 h 485775"/>
                              <a:gd name="connsiteX4" fmla="*/ 523875 w 523875"/>
                              <a:gd name="connsiteY4" fmla="*/ 485775 h 48577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523875" h="485775">
                                <a:moveTo>
                                  <a:pt x="0" y="0"/>
                                </a:moveTo>
                                <a:cubicBezTo>
                                  <a:pt x="115674" y="138808"/>
                                  <a:pt x="-39341" y="-38635"/>
                                  <a:pt x="209550" y="180975"/>
                                </a:cubicBezTo>
                                <a:cubicBezTo>
                                  <a:pt x="266787" y="231478"/>
                                  <a:pt x="316410" y="290038"/>
                                  <a:pt x="371475" y="342900"/>
                                </a:cubicBezTo>
                                <a:cubicBezTo>
                                  <a:pt x="395822" y="366273"/>
                                  <a:pt x="422943" y="386609"/>
                                  <a:pt x="447675" y="409575"/>
                                </a:cubicBezTo>
                                <a:lnTo>
                                  <a:pt x="523875" y="485775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tailEnd type="none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8276987" name="Straight Connector 998276987"/>
                        <wps:cNvCnPr/>
                        <wps:spPr>
                          <a:xfrm flipH="1">
                            <a:off x="0" y="57150"/>
                            <a:ext cx="428625" cy="295275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FF0000"/>
                            </a:solidFill>
                            <a:tailEnd type="non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1E2B74E" id="Group 318858293" o:spid="_x0000_s1026" style="position:absolute;margin-left:456.85pt;margin-top:149.15pt;width:45.65pt;height:14pt;z-index:251854848;mso-width-relative:margin;mso-height-relative:margin" coordsize="457200,3524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">
                <v:shape id="Freeform: Shape 714051595" o:spid="_x0000_s1027" style="position:absolute;left:47625;width:409575;height:342900;visibility:visible;mso-wrap-style:square;v-text-anchor:middle" coordsize="523875,485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" path="m,c115674,138808,-39341,-38635,209550,180975v57237,50503,106860,109063,161925,161925c395822,366273,422943,386609,447675,409575r76200,76200e" filled="f" strokecolor="red" strokeweight="2pt">
                  <v:path arrowok="t" o:connecttype="custom" o:connectlocs="0,0;163830,127747;290426,242047;350000,289112;409575,342900" o:connectangles="0,0,0,0,0"/>
                </v:shape>
                <v:line id="Straight Connector 998276987" o:spid="_x0000_s1028" style="position:absolute;flip:x;visibility:visible;mso-wrap-style:square" from="0,57150" to="428625,3524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" strokecolor="red" strokeweight="2pt"/>
              </v:group>
            </w:pict>
          </mc:Fallback>
        </mc:AlternateContent>
      </w:r>
      <w:r w:rsidR="00ED48C7">
        <w:rPr>
          <w:noProof/>
          <w:color w:val="4F6228" w:themeColor="accent3" w:themeShade="80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07D3537C" wp14:editId="1F0E7231">
                <wp:simplePos x="0" y="0"/>
                <wp:positionH relativeFrom="column">
                  <wp:posOffset>5708650</wp:posOffset>
                </wp:positionH>
                <wp:positionV relativeFrom="paragraph">
                  <wp:posOffset>1716405</wp:posOffset>
                </wp:positionV>
                <wp:extent cx="768350" cy="508000"/>
                <wp:effectExtent l="0" t="0" r="12700" b="25400"/>
                <wp:wrapNone/>
                <wp:docPr id="914295978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8350" cy="508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15F757" w14:textId="56401C2E" w:rsidR="0006276D" w:rsidRPr="00902DA6" w:rsidRDefault="0006276D" w:rsidP="0006276D">
                            <w:pPr>
                              <w:jc w:val="center"/>
                              <w:rPr>
                                <w:color w:val="808080" w:themeColor="background1" w:themeShade="80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color w:val="808080" w:themeColor="background1" w:themeShade="80"/>
                                <w:sz w:val="56"/>
                                <w:szCs w:val="56"/>
                              </w:rPr>
                              <w:t>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D3537C" id="_x0000_s1054" type="#_x0000_t202" style="position:absolute;left:0;text-align:left;margin-left:449.5pt;margin-top:135.15pt;width:60.5pt;height:40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" fillcolor="white [3201]" strokecolor="white [3212]" strokeweight=".5pt">
                <v:textbox>
                  <w:txbxContent>
                    <w:p w14:paraId="7615F757" w14:textId="56401C2E" w:rsidR="0006276D" w:rsidRPr="00902DA6" w:rsidRDefault="0006276D" w:rsidP="0006276D">
                      <w:pPr>
                        <w:jc w:val="center"/>
                        <w:rPr>
                          <w:color w:val="808080" w:themeColor="background1" w:themeShade="80"/>
                          <w:sz w:val="56"/>
                          <w:szCs w:val="56"/>
                        </w:rPr>
                      </w:pPr>
                      <w:r>
                        <w:rPr>
                          <w:color w:val="808080" w:themeColor="background1" w:themeShade="80"/>
                          <w:sz w:val="56"/>
                          <w:szCs w:val="56"/>
                        </w:rPr>
                        <w:t>OR</w:t>
                      </w:r>
                    </w:p>
                  </w:txbxContent>
                </v:textbox>
              </v:shape>
            </w:pict>
          </mc:Fallback>
        </mc:AlternateContent>
      </w:r>
      <w:r w:rsidR="00ED48C7">
        <w:rPr>
          <w:noProof/>
        </w:rPr>
        <w:drawing>
          <wp:anchor distT="0" distB="0" distL="114300" distR="114300" simplePos="0" relativeHeight="251601891" behindDoc="0" locked="0" layoutInCell="1" allowOverlap="1" wp14:anchorId="75FC59F0" wp14:editId="083F89D0">
            <wp:simplePos x="0" y="0"/>
            <wp:positionH relativeFrom="page">
              <wp:posOffset>3824605</wp:posOffset>
            </wp:positionH>
            <wp:positionV relativeFrom="paragraph">
              <wp:posOffset>330835</wp:posOffset>
            </wp:positionV>
            <wp:extent cx="2046549" cy="1905000"/>
            <wp:effectExtent l="19050" t="19050" r="11430" b="19050"/>
            <wp:wrapNone/>
            <wp:docPr id="1660718484" name="Picture 1" descr="A group of people with their mouths op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718484" name="Picture 1" descr="A group of people with their mouths open&#10;&#10;Description automatically generated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6549" cy="1905000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D48C7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781838F8" wp14:editId="478E3ED9">
                <wp:simplePos x="0" y="0"/>
                <wp:positionH relativeFrom="column">
                  <wp:posOffset>3039745</wp:posOffset>
                </wp:positionH>
                <wp:positionV relativeFrom="paragraph">
                  <wp:posOffset>128905</wp:posOffset>
                </wp:positionV>
                <wp:extent cx="3646170" cy="2240280"/>
                <wp:effectExtent l="0" t="0" r="11430" b="26670"/>
                <wp:wrapNone/>
                <wp:docPr id="1386704405" name="Rectang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46170" cy="224028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bg1">
                              <a:lumMod val="50000"/>
                            </a:schemeClr>
                          </a:solidFill>
                          <a:prstDash val="sysDash"/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2DA4A5" id="Rectangle 91" o:spid="_x0000_s1026" style="position:absolute;margin-left:239.35pt;margin-top:10.15pt;width:287.1pt;height:176.4pt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" filled="f" strokecolor="#7f7f7f [1612]" strokeweight=".25pt">
                <v:stroke dashstyle="3 1" endarrow="block"/>
              </v:rect>
            </w:pict>
          </mc:Fallback>
        </mc:AlternateContent>
      </w:r>
      <w:r w:rsidR="00ED48C7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507DEB3F" wp14:editId="777051FF">
                <wp:simplePos x="0" y="0"/>
                <wp:positionH relativeFrom="column">
                  <wp:posOffset>-252095</wp:posOffset>
                </wp:positionH>
                <wp:positionV relativeFrom="paragraph">
                  <wp:posOffset>128905</wp:posOffset>
                </wp:positionV>
                <wp:extent cx="2895600" cy="2240280"/>
                <wp:effectExtent l="0" t="0" r="19050" b="26670"/>
                <wp:wrapNone/>
                <wp:docPr id="1501239330" name="Rectang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95600" cy="224028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bg1">
                              <a:lumMod val="50000"/>
                            </a:schemeClr>
                          </a:solidFill>
                          <a:prstDash val="sysDash"/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BECECC" id="Rectangle 91" o:spid="_x0000_s1026" style="position:absolute;margin-left:-19.85pt;margin-top:10.15pt;width:228pt;height:176.4pt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" filled="f" strokecolor="#7f7f7f [1612]" strokeweight=".25pt">
                <v:stroke dashstyle="3 1" endarrow="block"/>
              </v:rect>
            </w:pict>
          </mc:Fallback>
        </mc:AlternateContent>
      </w:r>
      <w:r w:rsidR="005F4B26">
        <w:rPr>
          <w:noProof/>
        </w:rPr>
        <w:drawing>
          <wp:anchor distT="0" distB="0" distL="114300" distR="114300" simplePos="0" relativeHeight="251593691" behindDoc="0" locked="0" layoutInCell="1" allowOverlap="1" wp14:anchorId="6D43E835" wp14:editId="42390934">
            <wp:simplePos x="0" y="0"/>
            <wp:positionH relativeFrom="page">
              <wp:posOffset>2831465</wp:posOffset>
            </wp:positionH>
            <wp:positionV relativeFrom="paragraph">
              <wp:posOffset>5580380</wp:posOffset>
            </wp:positionV>
            <wp:extent cx="986155" cy="1229360"/>
            <wp:effectExtent l="19050" t="19050" r="23495" b="27940"/>
            <wp:wrapNone/>
            <wp:docPr id="171117558" name="Picture 1" descr="A person with short brown hai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117558" name="Picture 1" descr="A person with short brown hair&#10;&#10;Description automatically generated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6155" cy="1229360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4B26">
        <w:rPr>
          <w:noProof/>
        </w:rPr>
        <w:drawing>
          <wp:anchor distT="0" distB="0" distL="114300" distR="114300" simplePos="0" relativeHeight="251595741" behindDoc="0" locked="0" layoutInCell="1" allowOverlap="1" wp14:anchorId="3297C759" wp14:editId="183CD58C">
            <wp:simplePos x="0" y="0"/>
            <wp:positionH relativeFrom="page">
              <wp:posOffset>391795</wp:posOffset>
            </wp:positionH>
            <wp:positionV relativeFrom="paragraph">
              <wp:posOffset>5580380</wp:posOffset>
            </wp:positionV>
            <wp:extent cx="1120775" cy="1229360"/>
            <wp:effectExtent l="19050" t="19050" r="22225" b="27940"/>
            <wp:wrapNone/>
            <wp:docPr id="1907420904" name="Picture 1" descr="A person looking at the camera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7420904" name="Picture 1" descr="A person looking at the camera&#10;&#10;Description automatically generated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0775" cy="1229360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4B26">
        <w:rPr>
          <w:noProof/>
        </w:rPr>
        <w:drawing>
          <wp:anchor distT="0" distB="0" distL="114300" distR="114300" simplePos="0" relativeHeight="251594716" behindDoc="0" locked="0" layoutInCell="1" allowOverlap="1" wp14:anchorId="46479C20" wp14:editId="70D921C4">
            <wp:simplePos x="0" y="0"/>
            <wp:positionH relativeFrom="page">
              <wp:posOffset>1670050</wp:posOffset>
            </wp:positionH>
            <wp:positionV relativeFrom="paragraph">
              <wp:posOffset>5580380</wp:posOffset>
            </wp:positionV>
            <wp:extent cx="1008380" cy="1229360"/>
            <wp:effectExtent l="19050" t="19050" r="20320" b="27940"/>
            <wp:wrapNone/>
            <wp:docPr id="1713650237" name="Picture 1" descr="A person smiling for the camera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3650237" name="Picture 1" descr="A person smiling for the camera&#10;&#10;Description automatically generated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8380" cy="1229360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4B26">
        <w:rPr>
          <w:noProof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0B114B33" wp14:editId="2122F499">
                <wp:simplePos x="0" y="0"/>
                <wp:positionH relativeFrom="column">
                  <wp:posOffset>2798445</wp:posOffset>
                </wp:positionH>
                <wp:positionV relativeFrom="paragraph">
                  <wp:posOffset>6892925</wp:posOffset>
                </wp:positionV>
                <wp:extent cx="236220" cy="338455"/>
                <wp:effectExtent l="19050" t="19050" r="11430" b="23495"/>
                <wp:wrapNone/>
                <wp:docPr id="1356057288" name="Arrow: Down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36220" cy="338455"/>
                        </a:xfrm>
                        <a:prstGeom prst="downArrow">
                          <a:avLst/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C95B5B1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Arrow: Down 4" o:spid="_x0000_s1026" type="#_x0000_t67" style="position:absolute;margin-left:220.35pt;margin-top:542.75pt;width:18.6pt;height:26.65pt;flip:y;z-index:2518609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" adj="14062" fillcolor="#e36c0a [2409]" strokecolor="#632a27">
                <v:stroke endarrow="block"/>
              </v:shape>
            </w:pict>
          </mc:Fallback>
        </mc:AlternateContent>
      </w:r>
      <w:r w:rsidR="005F4B26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55B95825" wp14:editId="550E49DA">
                <wp:simplePos x="0" y="0"/>
                <wp:positionH relativeFrom="leftMargin">
                  <wp:posOffset>2078355</wp:posOffset>
                </wp:positionH>
                <wp:positionV relativeFrom="paragraph">
                  <wp:posOffset>6972935</wp:posOffset>
                </wp:positionV>
                <wp:extent cx="335280" cy="335280"/>
                <wp:effectExtent l="0" t="0" r="26670" b="26670"/>
                <wp:wrapNone/>
                <wp:docPr id="579817445" name="Oval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335280"/>
                        </a:xfrm>
                        <a:prstGeom prst="ellipse">
                          <a:avLst/>
                        </a:prstGeom>
                        <a:solidFill>
                          <a:srgbClr val="E7F9FF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F41977D" w14:textId="15BEB4C7" w:rsidR="003A4561" w:rsidRPr="004E4DFF" w:rsidRDefault="003A4561" w:rsidP="003A4561">
                            <w:pPr>
                              <w:jc w:val="center"/>
                              <w:rPr>
                                <w:b/>
                                <w:bCs/>
                                <w:color w:val="17365D" w:themeColor="text2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17365D" w:themeColor="text2" w:themeShade="BF"/>
                                <w:sz w:val="32"/>
                                <w:szCs w:val="32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5B95825" id="Oval 22" o:spid="_x0000_s1055" style="position:absolute;left:0;text-align:left;margin-left:163.65pt;margin-top:549.05pt;width:26.4pt;height:26.4pt;z-index:251800576;visibility:visible;mso-wrap-style:square;mso-wrap-distance-left:9pt;mso-wrap-distance-top:0;mso-wrap-distance-right:9pt;mso-wrap-distance-bottom:0;mso-position-horizontal:absolute;mso-position-horizontal-relative:lef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" fillcolor="#e7f9ff" strokecolor="#632a27">
                <v:stroke endarrow="block"/>
                <v:textbox inset="0,0,0,0">
                  <w:txbxContent>
                    <w:p w14:paraId="2F41977D" w14:textId="15BEB4C7" w:rsidR="003A4561" w:rsidRPr="004E4DFF" w:rsidRDefault="003A4561" w:rsidP="003A4561">
                      <w:pPr>
                        <w:jc w:val="center"/>
                        <w:rPr>
                          <w:b/>
                          <w:bCs/>
                          <w:color w:val="17365D" w:themeColor="text2" w:themeShade="BF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17365D" w:themeColor="text2" w:themeShade="BF"/>
                          <w:sz w:val="32"/>
                          <w:szCs w:val="32"/>
                        </w:rPr>
                        <w:t>5</w:t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  <w:r w:rsidR="005F4B26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30D6A0BE" wp14:editId="0A9C66B8">
                <wp:simplePos x="0" y="0"/>
                <wp:positionH relativeFrom="column">
                  <wp:posOffset>2309495</wp:posOffset>
                </wp:positionH>
                <wp:positionV relativeFrom="paragraph">
                  <wp:posOffset>3903345</wp:posOffset>
                </wp:positionV>
                <wp:extent cx="335280" cy="335280"/>
                <wp:effectExtent l="0" t="0" r="26670" b="26670"/>
                <wp:wrapNone/>
                <wp:docPr id="406911931" name="Oval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335280"/>
                        </a:xfrm>
                        <a:prstGeom prst="ellipse">
                          <a:avLst/>
                        </a:prstGeom>
                        <a:solidFill>
                          <a:srgbClr val="E7F9FF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EE0323F" w14:textId="67B0A4CB" w:rsidR="002C61BA" w:rsidRPr="004E4DFF" w:rsidRDefault="00022CF5" w:rsidP="002C61BA">
                            <w:pPr>
                              <w:jc w:val="center"/>
                              <w:rPr>
                                <w:b/>
                                <w:bCs/>
                                <w:color w:val="17365D" w:themeColor="text2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17365D" w:themeColor="text2" w:themeShade="BF"/>
                                <w:sz w:val="32"/>
                                <w:szCs w:val="3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0D6A0BE" id="_x0000_s1056" style="position:absolute;left:0;text-align:left;margin-left:181.85pt;margin-top:307.35pt;width:26.4pt;height:26.4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" fillcolor="#e7f9ff" strokecolor="#632a27">
                <v:stroke endarrow="block"/>
                <v:textbox inset="0,0,0,0">
                  <w:txbxContent>
                    <w:p w14:paraId="5EE0323F" w14:textId="67B0A4CB" w:rsidR="002C61BA" w:rsidRPr="004E4DFF" w:rsidRDefault="00022CF5" w:rsidP="002C61BA">
                      <w:pPr>
                        <w:jc w:val="center"/>
                        <w:rPr>
                          <w:b/>
                          <w:bCs/>
                          <w:color w:val="17365D" w:themeColor="text2" w:themeShade="BF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17365D" w:themeColor="text2" w:themeShade="BF"/>
                          <w:sz w:val="32"/>
                          <w:szCs w:val="32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="005F4B26">
        <w:rPr>
          <w:noProof/>
        </w:rPr>
        <w:drawing>
          <wp:anchor distT="0" distB="0" distL="114300" distR="114300" simplePos="0" relativeHeight="251599841" behindDoc="0" locked="0" layoutInCell="1" allowOverlap="1" wp14:anchorId="1A034B5E" wp14:editId="2D1D488F">
            <wp:simplePos x="0" y="0"/>
            <wp:positionH relativeFrom="page">
              <wp:posOffset>367881</wp:posOffset>
            </wp:positionH>
            <wp:positionV relativeFrom="paragraph">
              <wp:posOffset>2886710</wp:posOffset>
            </wp:positionV>
            <wp:extent cx="2241550" cy="2083001"/>
            <wp:effectExtent l="19050" t="19050" r="25400" b="12700"/>
            <wp:wrapNone/>
            <wp:docPr id="1234998162" name="Picture 1" descr="A screenshot of a calenda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4998162" name="Picture 1" descr="A screenshot of a calendar&#10;&#10;Description automatically generated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1550" cy="2083001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4B26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0D5530F6" wp14:editId="459111DA">
                <wp:simplePos x="0" y="0"/>
                <wp:positionH relativeFrom="margin">
                  <wp:posOffset>5881370</wp:posOffset>
                </wp:positionH>
                <wp:positionV relativeFrom="paragraph">
                  <wp:posOffset>382270</wp:posOffset>
                </wp:positionV>
                <wp:extent cx="335280" cy="335280"/>
                <wp:effectExtent l="0" t="0" r="26670" b="26670"/>
                <wp:wrapNone/>
                <wp:docPr id="782081626" name="Oval 7820816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335280"/>
                        </a:xfrm>
                        <a:prstGeom prst="ellipse">
                          <a:avLst/>
                        </a:prstGeom>
                        <a:solidFill>
                          <a:srgbClr val="E7F9FF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D4E1023" w14:textId="01A3FB15" w:rsidR="00815906" w:rsidRPr="004E4DFF" w:rsidRDefault="00815906" w:rsidP="00815906">
                            <w:pPr>
                              <w:jc w:val="center"/>
                              <w:rPr>
                                <w:b/>
                                <w:bCs/>
                                <w:color w:val="17365D" w:themeColor="text2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17365D" w:themeColor="text2" w:themeShade="BF"/>
                                <w:sz w:val="32"/>
                                <w:szCs w:val="32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D5530F6" id="Oval 782081626" o:spid="_x0000_s1057" style="position:absolute;left:0;text-align:left;margin-left:463.1pt;margin-top:30.1pt;width:26.4pt;height:26.4pt;z-index:251689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" fillcolor="#e7f9ff" strokecolor="#632a27">
                <v:stroke endarrow="block"/>
                <v:textbox inset="0,0,0,0">
                  <w:txbxContent>
                    <w:p w14:paraId="5D4E1023" w14:textId="01A3FB15" w:rsidR="00815906" w:rsidRPr="004E4DFF" w:rsidRDefault="00815906" w:rsidP="00815906">
                      <w:pPr>
                        <w:jc w:val="center"/>
                        <w:rPr>
                          <w:b/>
                          <w:bCs/>
                          <w:color w:val="17365D" w:themeColor="text2" w:themeShade="BF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17365D" w:themeColor="text2" w:themeShade="BF"/>
                          <w:sz w:val="32"/>
                          <w:szCs w:val="32"/>
                        </w:rPr>
                        <w:t>2</w:t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  <w:r w:rsidR="005F4B26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E5BFE9F" wp14:editId="5D34E642">
                <wp:simplePos x="0" y="0"/>
                <wp:positionH relativeFrom="column">
                  <wp:posOffset>2079625</wp:posOffset>
                </wp:positionH>
                <wp:positionV relativeFrom="paragraph">
                  <wp:posOffset>1165225</wp:posOffset>
                </wp:positionV>
                <wp:extent cx="335280" cy="335280"/>
                <wp:effectExtent l="0" t="0" r="26670" b="26670"/>
                <wp:wrapNone/>
                <wp:docPr id="473275592" name="Oval 4732755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335280"/>
                        </a:xfrm>
                        <a:prstGeom prst="ellipse">
                          <a:avLst/>
                        </a:prstGeom>
                        <a:solidFill>
                          <a:srgbClr val="E7F9FF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3F94105" w14:textId="28CDA2DC" w:rsidR="001907FA" w:rsidRPr="000B1038" w:rsidRDefault="00ED48C7" w:rsidP="001907FA">
                            <w:pPr>
                              <w:jc w:val="center"/>
                              <w:rPr>
                                <w:b/>
                                <w:bCs/>
                                <w:color w:val="403152" w:themeColor="accent4" w:themeShade="8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03152" w:themeColor="accent4" w:themeShade="80"/>
                                <w:sz w:val="32"/>
                                <w:szCs w:val="32"/>
                              </w:rPr>
                              <w:t>1</w:t>
                            </w:r>
                            <w:r w:rsidR="001907FA">
                              <w:rPr>
                                <w:noProof/>
                              </w:rPr>
                              <w:drawing>
                                <wp:inline distT="0" distB="0" distL="0" distR="0" wp14:anchorId="4219AF45" wp14:editId="6E65C39A">
                                  <wp:extent cx="179070" cy="227330"/>
                                  <wp:effectExtent l="0" t="0" r="0" b="1270"/>
                                  <wp:docPr id="2041793578" name="Picture 2041793578" descr="A outline of a state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20166312" name="Picture 1" descr="A outline of a state&#10;&#10;Description automatically generated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9070" cy="2273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E5BFE9F" id="Oval 473275592" o:spid="_x0000_s1058" style="position:absolute;left:0;text-align:left;margin-left:163.75pt;margin-top:91.75pt;width:26.4pt;height:26.4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" fillcolor="#e7f9ff" strokecolor="#632a27">
                <v:stroke endarrow="block"/>
                <v:textbox inset="0,0,0,0">
                  <w:txbxContent>
                    <w:p w14:paraId="33F94105" w14:textId="28CDA2DC" w:rsidR="001907FA" w:rsidRPr="000B1038" w:rsidRDefault="00ED48C7" w:rsidP="001907FA">
                      <w:pPr>
                        <w:jc w:val="center"/>
                        <w:rPr>
                          <w:b/>
                          <w:bCs/>
                          <w:color w:val="403152" w:themeColor="accent4" w:themeShade="80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403152" w:themeColor="accent4" w:themeShade="80"/>
                          <w:sz w:val="32"/>
                          <w:szCs w:val="32"/>
                        </w:rPr>
                        <w:t>1</w:t>
                      </w:r>
                      <w:r w:rsidR="001907FA">
                        <w:rPr>
                          <w:noProof/>
                        </w:rPr>
                        <w:drawing>
                          <wp:inline distT="0" distB="0" distL="0" distR="0" wp14:anchorId="4219AF45" wp14:editId="6E65C39A">
                            <wp:extent cx="179070" cy="227330"/>
                            <wp:effectExtent l="0" t="0" r="0" b="1270"/>
                            <wp:docPr id="2041793578" name="Picture 2041793578" descr="A outline of a state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20166312" name="Picture 1" descr="A outline of a state&#10;&#10;Description automatically generated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9070" cy="22733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oval>
            </w:pict>
          </mc:Fallback>
        </mc:AlternateContent>
      </w:r>
      <w:r w:rsidR="005F4B26">
        <w:rPr>
          <w:noProof/>
        </w:rPr>
        <w:drawing>
          <wp:anchor distT="0" distB="0" distL="114300" distR="114300" simplePos="0" relativeHeight="251609066" behindDoc="0" locked="0" layoutInCell="1" allowOverlap="1" wp14:anchorId="264251D0" wp14:editId="7B93DF6B">
            <wp:simplePos x="0" y="0"/>
            <wp:positionH relativeFrom="page">
              <wp:posOffset>435610</wp:posOffset>
            </wp:positionH>
            <wp:positionV relativeFrom="paragraph">
              <wp:posOffset>335280</wp:posOffset>
            </wp:positionV>
            <wp:extent cx="1863090" cy="1905000"/>
            <wp:effectExtent l="19050" t="19050" r="22860" b="19050"/>
            <wp:wrapNone/>
            <wp:docPr id="2125566498" name="Picture 1" descr="A tooth with a windmill and a str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5566498" name="Picture 1" descr="A tooth with a windmill and a string&#10;&#10;Description automatically generated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3090" cy="1905000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B25E0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4825B095" wp14:editId="72EF05DA">
                <wp:simplePos x="0" y="0"/>
                <wp:positionH relativeFrom="leftMargin">
                  <wp:posOffset>654490</wp:posOffset>
                </wp:positionH>
                <wp:positionV relativeFrom="paragraph">
                  <wp:posOffset>8831922</wp:posOffset>
                </wp:positionV>
                <wp:extent cx="335280" cy="335280"/>
                <wp:effectExtent l="0" t="0" r="26670" b="26670"/>
                <wp:wrapNone/>
                <wp:docPr id="98474770" name="Oval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335280"/>
                        </a:xfrm>
                        <a:prstGeom prst="ellipse">
                          <a:avLst/>
                        </a:prstGeom>
                        <a:solidFill>
                          <a:srgbClr val="E7F9FF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8D07C45" w14:textId="3695774F" w:rsidR="009B25E0" w:rsidRPr="004E4DFF" w:rsidRDefault="009B25E0" w:rsidP="009B25E0">
                            <w:pPr>
                              <w:jc w:val="center"/>
                              <w:rPr>
                                <w:b/>
                                <w:bCs/>
                                <w:color w:val="17365D" w:themeColor="text2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17365D" w:themeColor="text2" w:themeShade="BF"/>
                                <w:sz w:val="32"/>
                                <w:szCs w:val="32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825B095" id="_x0000_s1059" style="position:absolute;left:0;text-align:left;margin-left:51.55pt;margin-top:695.45pt;width:26.4pt;height:26.4pt;z-index:251867136;visibility:visible;mso-wrap-style:square;mso-wrap-distance-left:9pt;mso-wrap-distance-top:0;mso-wrap-distance-right:9pt;mso-wrap-distance-bottom:0;mso-position-horizontal:absolute;mso-position-horizontal-relative:lef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" fillcolor="#e7f9ff" strokecolor="#632a27">
                <v:stroke endarrow="block"/>
                <v:textbox inset="0,0,0,0">
                  <w:txbxContent>
                    <w:p w14:paraId="18D07C45" w14:textId="3695774F" w:rsidR="009B25E0" w:rsidRPr="004E4DFF" w:rsidRDefault="009B25E0" w:rsidP="009B25E0">
                      <w:pPr>
                        <w:jc w:val="center"/>
                        <w:rPr>
                          <w:b/>
                          <w:bCs/>
                          <w:color w:val="17365D" w:themeColor="text2" w:themeShade="BF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17365D" w:themeColor="text2" w:themeShade="BF"/>
                          <w:sz w:val="32"/>
                          <w:szCs w:val="32"/>
                        </w:rPr>
                        <w:t>6</w:t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  <w:r w:rsidR="009B25E0">
        <w:rPr>
          <w:noProof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756FBC26" wp14:editId="56C0714F">
                <wp:simplePos x="0" y="0"/>
                <wp:positionH relativeFrom="column">
                  <wp:posOffset>862769</wp:posOffset>
                </wp:positionH>
                <wp:positionV relativeFrom="paragraph">
                  <wp:posOffset>8301061</wp:posOffset>
                </wp:positionV>
                <wp:extent cx="3625361" cy="45719"/>
                <wp:effectExtent l="38100" t="76200" r="0" b="88265"/>
                <wp:wrapNone/>
                <wp:docPr id="523715603" name="Straight Arrow Connector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625361" cy="4571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632A27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0472631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87" o:spid="_x0000_s1026" type="#_x0000_t32" style="position:absolute;margin-left:67.95pt;margin-top:653.65pt;width:285.45pt;height:3.6pt;flip:y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" strokecolor="#632a27">
                <v:stroke startarrow="block" endarrow="block"/>
              </v:shape>
            </w:pict>
          </mc:Fallback>
        </mc:AlternateContent>
      </w:r>
      <w:r w:rsidR="009B25E0">
        <w:rPr>
          <w:noProof/>
          <w:color w:val="4F6228" w:themeColor="accent3" w:themeShade="80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7E3AAF3B" wp14:editId="65ACA10E">
                <wp:simplePos x="0" y="0"/>
                <wp:positionH relativeFrom="column">
                  <wp:posOffset>-3273</wp:posOffset>
                </wp:positionH>
                <wp:positionV relativeFrom="paragraph">
                  <wp:posOffset>7943508</wp:posOffset>
                </wp:positionV>
                <wp:extent cx="726831" cy="726831"/>
                <wp:effectExtent l="0" t="0" r="16510" b="16510"/>
                <wp:wrapNone/>
                <wp:docPr id="1490637664" name="Oval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6831" cy="726831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BF00221" w14:textId="2DAD4563" w:rsidR="009B25E0" w:rsidRPr="009B25E0" w:rsidRDefault="009B25E0" w:rsidP="009B25E0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9B25E0"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9B25E0"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  <w:br/>
                            </w:r>
                            <w:r w:rsidRPr="009B25E0"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  <w:t>You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E3AAF3B" id="Oval 88" o:spid="_x0000_s1060" style="position:absolute;left:0;text-align:left;margin-left:-.25pt;margin-top:625.45pt;width:57.25pt;height:57.25pt;z-index:251865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" fillcolor="#d8d8d8 [2732]" strokecolor="#632a27">
                <v:stroke endarrow="block"/>
                <v:textbox>
                  <w:txbxContent>
                    <w:p w14:paraId="3BF00221" w14:textId="2DAD4563" w:rsidR="009B25E0" w:rsidRPr="009B25E0" w:rsidRDefault="009B25E0" w:rsidP="009B25E0">
                      <w:pPr>
                        <w:jc w:val="center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9B25E0">
                        <w:rPr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r w:rsidRPr="009B25E0">
                        <w:rPr>
                          <w:color w:val="000000" w:themeColor="text1"/>
                          <w:sz w:val="16"/>
                          <w:szCs w:val="16"/>
                        </w:rPr>
                        <w:br/>
                      </w:r>
                      <w:r w:rsidRPr="009B25E0">
                        <w:rPr>
                          <w:color w:val="000000" w:themeColor="text1"/>
                          <w:sz w:val="28"/>
                          <w:szCs w:val="28"/>
                        </w:rPr>
                        <w:t>You</w:t>
                      </w:r>
                    </w:p>
                  </w:txbxContent>
                </v:textbox>
              </v:oval>
            </w:pict>
          </mc:Fallback>
        </mc:AlternateContent>
      </w:r>
      <w:r w:rsidR="009B25E0">
        <w:rPr>
          <w:noProof/>
          <w:color w:val="4F6228" w:themeColor="accent3" w:themeShade="80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41755A9A" wp14:editId="248985AE">
                <wp:simplePos x="0" y="0"/>
                <wp:positionH relativeFrom="column">
                  <wp:posOffset>3907155</wp:posOffset>
                </wp:positionH>
                <wp:positionV relativeFrom="paragraph">
                  <wp:posOffset>8781415</wp:posOffset>
                </wp:positionV>
                <wp:extent cx="700454" cy="458745"/>
                <wp:effectExtent l="0" t="0" r="23495" b="17780"/>
                <wp:wrapNone/>
                <wp:docPr id="45893232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0454" cy="4587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2815B9" w14:textId="651C2932" w:rsidR="009B25E0" w:rsidRPr="00525F46" w:rsidRDefault="009B25E0" w:rsidP="009B25E0">
                            <w:pPr>
                              <w:jc w:val="center"/>
                              <w:rPr>
                                <w:color w:val="808080" w:themeColor="background1" w:themeShade="8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color w:val="808080" w:themeColor="background1" w:themeShade="80"/>
                                <w:sz w:val="48"/>
                                <w:szCs w:val="48"/>
                              </w:rPr>
                              <w:t>+M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755A9A" id="_x0000_s1061" type="#_x0000_t202" style="position:absolute;left:0;text-align:left;margin-left:307.65pt;margin-top:691.45pt;width:55.15pt;height:36.1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" fillcolor="white [3201]" strokecolor="white [3212]" strokeweight=".5pt">
                <v:textbox>
                  <w:txbxContent>
                    <w:p w14:paraId="4B2815B9" w14:textId="651C2932" w:rsidR="009B25E0" w:rsidRPr="00525F46" w:rsidRDefault="009B25E0" w:rsidP="009B25E0">
                      <w:pPr>
                        <w:jc w:val="center"/>
                        <w:rPr>
                          <w:color w:val="808080" w:themeColor="background1" w:themeShade="80"/>
                          <w:sz w:val="48"/>
                          <w:szCs w:val="48"/>
                        </w:rPr>
                      </w:pPr>
                      <w:r>
                        <w:rPr>
                          <w:color w:val="808080" w:themeColor="background1" w:themeShade="80"/>
                          <w:sz w:val="48"/>
                          <w:szCs w:val="48"/>
                        </w:rPr>
                        <w:t>+M</w:t>
                      </w:r>
                    </w:p>
                  </w:txbxContent>
                </v:textbox>
              </v:shape>
            </w:pict>
          </mc:Fallback>
        </mc:AlternateContent>
      </w:r>
      <w:r w:rsidR="00525F46">
        <w:rPr>
          <w:noProof/>
          <w:color w:val="4F6228" w:themeColor="accent3" w:themeShade="80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2A238399" wp14:editId="44F280C4">
                <wp:simplePos x="0" y="0"/>
                <wp:positionH relativeFrom="column">
                  <wp:posOffset>3231198</wp:posOffset>
                </wp:positionH>
                <wp:positionV relativeFrom="paragraph">
                  <wp:posOffset>3421698</wp:posOffset>
                </wp:positionV>
                <wp:extent cx="1181100" cy="458745"/>
                <wp:effectExtent l="0" t="0" r="19050" b="17780"/>
                <wp:wrapNone/>
                <wp:docPr id="1626172101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1100" cy="4587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2BD2BA" w14:textId="55B5FE01" w:rsidR="0006276D" w:rsidRPr="00525F46" w:rsidRDefault="0006276D" w:rsidP="0006276D">
                            <w:pPr>
                              <w:jc w:val="center"/>
                              <w:rPr>
                                <w:color w:val="808080" w:themeColor="background1" w:themeShade="80"/>
                                <w:sz w:val="48"/>
                                <w:szCs w:val="48"/>
                              </w:rPr>
                            </w:pPr>
                            <w:r w:rsidRPr="00525F46">
                              <w:rPr>
                                <w:color w:val="808080" w:themeColor="background1" w:themeShade="80"/>
                                <w:sz w:val="48"/>
                                <w:szCs w:val="48"/>
                              </w:rPr>
                              <w:t xml:space="preserve">X </w:t>
                            </w:r>
                            <w:r w:rsidRPr="00525F46">
                              <w:rPr>
                                <w:color w:val="808080" w:themeColor="background1" w:themeShade="80"/>
                                <w:sz w:val="48"/>
                                <w:szCs w:val="48"/>
                              </w:rPr>
                              <w:sym w:font="Wingdings" w:char="F0E8"/>
                            </w:r>
                            <w:r w:rsidRPr="00525F46">
                              <w:rPr>
                                <w:color w:val="808080" w:themeColor="background1" w:themeShade="80"/>
                                <w:sz w:val="48"/>
                                <w:szCs w:val="48"/>
                              </w:rPr>
                              <w:t xml:space="preserve"> 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238399" id="_x0000_s1062" type="#_x0000_t202" style="position:absolute;left:0;text-align:left;margin-left:254.45pt;margin-top:269.45pt;width:93pt;height:36.1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" fillcolor="white [3201]" strokecolor="white [3212]" strokeweight=".5pt">
                <v:textbox>
                  <w:txbxContent>
                    <w:p w14:paraId="0E2BD2BA" w14:textId="55B5FE01" w:rsidR="0006276D" w:rsidRPr="00525F46" w:rsidRDefault="0006276D" w:rsidP="0006276D">
                      <w:pPr>
                        <w:jc w:val="center"/>
                        <w:rPr>
                          <w:color w:val="808080" w:themeColor="background1" w:themeShade="80"/>
                          <w:sz w:val="48"/>
                          <w:szCs w:val="48"/>
                        </w:rPr>
                      </w:pPr>
                      <w:r w:rsidRPr="00525F46">
                        <w:rPr>
                          <w:color w:val="808080" w:themeColor="background1" w:themeShade="80"/>
                          <w:sz w:val="48"/>
                          <w:szCs w:val="48"/>
                        </w:rPr>
                        <w:t xml:space="preserve">X </w:t>
                      </w:r>
                      <w:r w:rsidRPr="00525F46">
                        <w:rPr>
                          <w:color w:val="808080" w:themeColor="background1" w:themeShade="80"/>
                          <w:sz w:val="48"/>
                          <w:szCs w:val="48"/>
                        </w:rPr>
                        <w:sym w:font="Wingdings" w:char="F0E8"/>
                      </w:r>
                      <w:r w:rsidRPr="00525F46">
                        <w:rPr>
                          <w:color w:val="808080" w:themeColor="background1" w:themeShade="80"/>
                          <w:sz w:val="48"/>
                          <w:szCs w:val="48"/>
                        </w:rPr>
                        <w:t xml:space="preserve"> F</w:t>
                      </w:r>
                    </w:p>
                  </w:txbxContent>
                </v:textbox>
              </v:shape>
            </w:pict>
          </mc:Fallback>
        </mc:AlternateContent>
      </w:r>
      <w:r w:rsidR="00525F46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66B616A" wp14:editId="4B233B8B">
                <wp:simplePos x="0" y="0"/>
                <wp:positionH relativeFrom="column">
                  <wp:posOffset>3693795</wp:posOffset>
                </wp:positionH>
                <wp:positionV relativeFrom="paragraph">
                  <wp:posOffset>2972435</wp:posOffset>
                </wp:positionV>
                <wp:extent cx="335280" cy="335280"/>
                <wp:effectExtent l="0" t="0" r="26670" b="26670"/>
                <wp:wrapNone/>
                <wp:docPr id="1685777615" name="Oval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335280"/>
                        </a:xfrm>
                        <a:prstGeom prst="ellipse">
                          <a:avLst/>
                        </a:prstGeom>
                        <a:solidFill>
                          <a:srgbClr val="E7F9FF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03BD93C" w14:textId="15A7581D" w:rsidR="00975C0C" w:rsidRPr="004E4DFF" w:rsidRDefault="00022CF5" w:rsidP="00975C0C">
                            <w:pPr>
                              <w:jc w:val="center"/>
                              <w:rPr>
                                <w:b/>
                                <w:bCs/>
                                <w:color w:val="17365D" w:themeColor="text2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17365D" w:themeColor="text2" w:themeShade="BF"/>
                                <w:sz w:val="32"/>
                                <w:szCs w:val="32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66B616A" id="_x0000_s1063" style="position:absolute;left:0;text-align:left;margin-left:290.85pt;margin-top:234.05pt;width:26.4pt;height:26.4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" fillcolor="#e7f9ff" strokecolor="#632a27">
                <v:stroke endarrow="block"/>
                <v:textbox inset="0,0,0,0">
                  <w:txbxContent>
                    <w:p w14:paraId="203BD93C" w14:textId="15A7581D" w:rsidR="00975C0C" w:rsidRPr="004E4DFF" w:rsidRDefault="00022CF5" w:rsidP="00975C0C">
                      <w:pPr>
                        <w:jc w:val="center"/>
                        <w:rPr>
                          <w:b/>
                          <w:bCs/>
                          <w:color w:val="17365D" w:themeColor="text2" w:themeShade="BF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17365D" w:themeColor="text2" w:themeShade="BF"/>
                          <w:sz w:val="32"/>
                          <w:szCs w:val="32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sectPr w:rsidR="00157ACD" w:rsidRPr="00157ACD" w:rsidSect="00D14ADB">
      <w:pgSz w:w="11907" w:h="16840" w:code="9"/>
      <w:pgMar w:top="1276" w:right="850" w:bottom="709" w:left="709" w:header="544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322D10" w14:textId="77777777" w:rsidR="00380A90" w:rsidRDefault="00380A90" w:rsidP="00144E6B">
      <w:r>
        <w:separator/>
      </w:r>
    </w:p>
  </w:endnote>
  <w:endnote w:type="continuationSeparator" w:id="0">
    <w:p w14:paraId="5DE4F027" w14:textId="77777777" w:rsidR="00380A90" w:rsidRDefault="00380A90" w:rsidP="00144E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5CA95F7" w14:textId="77777777" w:rsidR="00380A90" w:rsidRDefault="00380A90" w:rsidP="00144E6B">
      <w:r>
        <w:separator/>
      </w:r>
    </w:p>
  </w:footnote>
  <w:footnote w:type="continuationSeparator" w:id="0">
    <w:p w14:paraId="0F062033" w14:textId="77777777" w:rsidR="00380A90" w:rsidRDefault="00380A90" w:rsidP="00144E6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8D13011"/>
    <w:multiLevelType w:val="multilevel"/>
    <w:tmpl w:val="D0C0D986"/>
    <w:name w:val="WOLNumbering"/>
    <w:lvl w:ilvl="0">
      <w:start w:val="1"/>
      <w:numFmt w:val="decimal"/>
      <w:lvlRestart w:val="0"/>
      <w:suff w:val="space"/>
      <w:lvlText w:val="CHAPTER %1 -"/>
      <w:lvlJc w:val="left"/>
      <w:pPr>
        <w:ind w:left="0" w:firstLine="0"/>
      </w:pPr>
      <w:rPr>
        <w:rFonts w:hint="default"/>
        <w:caps/>
        <w:smallCaps w:val="0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  <w:b/>
        <w:sz w:val="24"/>
      </w:rPr>
    </w:lvl>
    <w:lvl w:ilvl="3">
      <w:start w:val="1"/>
      <w:numFmt w:val="decimal"/>
      <w:lvlText w:val="%4)"/>
      <w:lvlJc w:val="left"/>
      <w:pPr>
        <w:tabs>
          <w:tab w:val="num" w:pos="0"/>
        </w:tabs>
        <w:ind w:left="850" w:hanging="567"/>
      </w:pPr>
      <w:rPr>
        <w:rFonts w:hint="default"/>
      </w:rPr>
    </w:lvl>
    <w:lvl w:ilvl="4">
      <w:start w:val="1"/>
      <w:numFmt w:val="none"/>
      <w:lvlRestart w:val="0"/>
      <w:lvlText w:val=""/>
      <w:lvlJc w:val="left"/>
      <w:pPr>
        <w:tabs>
          <w:tab w:val="num" w:pos="567"/>
        </w:tabs>
        <w:ind w:left="567" w:hanging="283"/>
      </w:pPr>
      <w:rPr>
        <w:rFonts w:ascii="Symbol" w:hAnsi="Symbol"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" w15:restartNumberingAfterBreak="0">
    <w:nsid w:val="4FC91383"/>
    <w:multiLevelType w:val="multilevel"/>
    <w:tmpl w:val="5AD88EA8"/>
    <w:lvl w:ilvl="0">
      <w:start w:val="1"/>
      <w:numFmt w:val="decimal"/>
      <w:lvlRestart w:val="0"/>
      <w:pStyle w:val="Heading1"/>
      <w:suff w:val="space"/>
      <w:lvlText w:val="CHAPTER %1 -"/>
      <w:lvlJc w:val="left"/>
      <w:pPr>
        <w:ind w:left="0" w:firstLine="0"/>
      </w:pPr>
      <w:rPr>
        <w:rFonts w:hint="default"/>
        <w:caps/>
        <w:smallCaps w:val="0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2">
      <w:start w:val="1"/>
      <w:numFmt w:val="none"/>
      <w:pStyle w:val="Heading3"/>
      <w:suff w:val="nothing"/>
      <w:lvlText w:val=""/>
      <w:lvlJc w:val="left"/>
      <w:pPr>
        <w:ind w:left="0" w:firstLine="0"/>
      </w:pPr>
      <w:rPr>
        <w:rFonts w:hint="default"/>
        <w:b/>
        <w:sz w:val="24"/>
      </w:rPr>
    </w:lvl>
    <w:lvl w:ilvl="3">
      <w:start w:val="1"/>
      <w:numFmt w:val="decimal"/>
      <w:pStyle w:val="NumberList"/>
      <w:lvlText w:val="%4)"/>
      <w:lvlJc w:val="left"/>
      <w:pPr>
        <w:tabs>
          <w:tab w:val="num" w:pos="850"/>
        </w:tabs>
        <w:ind w:left="850" w:hanging="567"/>
      </w:pPr>
      <w:rPr>
        <w:rFonts w:hint="default"/>
      </w:rPr>
    </w:lvl>
    <w:lvl w:ilvl="4">
      <w:start w:val="1"/>
      <w:numFmt w:val="bullet"/>
      <w:pStyle w:val="SmallBullets"/>
      <w:lvlText w:val=""/>
      <w:lvlJc w:val="left"/>
      <w:pPr>
        <w:tabs>
          <w:tab w:val="num" w:pos="850"/>
        </w:tabs>
        <w:ind w:left="850" w:hanging="567"/>
      </w:pPr>
      <w:rPr>
        <w:rFonts w:ascii="Symbol" w:hAnsi="Symbol" w:hint="default"/>
        <w:color w:val="632A27"/>
      </w:rPr>
    </w:lvl>
    <w:lvl w:ilvl="5">
      <w:start w:val="1"/>
      <w:numFmt w:val="lowerRoman"/>
      <w:pStyle w:val="Romanlist"/>
      <w:lvlText w:val="(%6)"/>
      <w:lvlJc w:val="left"/>
      <w:pPr>
        <w:tabs>
          <w:tab w:val="num" w:pos="1417"/>
        </w:tabs>
        <w:ind w:left="1417" w:hanging="567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2" w15:restartNumberingAfterBreak="0">
    <w:nsid w:val="554B5635"/>
    <w:multiLevelType w:val="hybridMultilevel"/>
    <w:tmpl w:val="0570F986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D1F0BBB"/>
    <w:multiLevelType w:val="singleLevel"/>
    <w:tmpl w:val="4CEEA234"/>
    <w:lvl w:ilvl="0">
      <w:start w:val="1"/>
      <w:numFmt w:val="decimal"/>
      <w:pStyle w:val="Exerciseheader"/>
      <w:lvlText w:val="Exercise %1 - "/>
      <w:lvlJc w:val="left"/>
      <w:pPr>
        <w:tabs>
          <w:tab w:val="num" w:pos="1800"/>
        </w:tabs>
        <w:ind w:left="1304" w:hanging="1304"/>
      </w:pPr>
      <w:rPr>
        <w:rFonts w:ascii="Times New Roman" w:hAnsi="Times New Roman" w:hint="default"/>
        <w:b w:val="0"/>
        <w:i/>
        <w:sz w:val="24"/>
      </w:rPr>
    </w:lvl>
  </w:abstractNum>
  <w:abstractNum w:abstractNumId="4" w15:restartNumberingAfterBreak="0">
    <w:nsid w:val="7A0E4234"/>
    <w:multiLevelType w:val="hybridMultilevel"/>
    <w:tmpl w:val="C5F62776"/>
    <w:lvl w:ilvl="0" w:tplc="B08ED09E">
      <w:start w:val="1"/>
      <w:numFmt w:val="bullet"/>
      <w:pStyle w:val="Tinybullets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183594451">
    <w:abstractNumId w:val="1"/>
  </w:num>
  <w:num w:numId="2" w16cid:durableId="2104302682">
    <w:abstractNumId w:val="4"/>
  </w:num>
  <w:num w:numId="3" w16cid:durableId="23096013">
    <w:abstractNumId w:val="2"/>
  </w:num>
  <w:num w:numId="4" w16cid:durableId="487095798">
    <w:abstractNumId w:val="1"/>
  </w:num>
  <w:num w:numId="5" w16cid:durableId="1638760259">
    <w:abstractNumId w:val="4"/>
  </w:num>
  <w:num w:numId="6" w16cid:durableId="173034305">
    <w:abstractNumId w:val="3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62D4"/>
    <w:rsid w:val="00022CF5"/>
    <w:rsid w:val="0006276D"/>
    <w:rsid w:val="0007055D"/>
    <w:rsid w:val="00081EBB"/>
    <w:rsid w:val="00085468"/>
    <w:rsid w:val="00097E8E"/>
    <w:rsid w:val="000A4090"/>
    <w:rsid w:val="000A409F"/>
    <w:rsid w:val="000B623A"/>
    <w:rsid w:val="000C2D9A"/>
    <w:rsid w:val="000C3F9B"/>
    <w:rsid w:val="000D1419"/>
    <w:rsid w:val="000D5C54"/>
    <w:rsid w:val="000E1FF7"/>
    <w:rsid w:val="000F5193"/>
    <w:rsid w:val="00105D80"/>
    <w:rsid w:val="001146C3"/>
    <w:rsid w:val="00126A32"/>
    <w:rsid w:val="00133212"/>
    <w:rsid w:val="00144E6B"/>
    <w:rsid w:val="00153239"/>
    <w:rsid w:val="00157ACD"/>
    <w:rsid w:val="00164AF5"/>
    <w:rsid w:val="0016554D"/>
    <w:rsid w:val="001713F6"/>
    <w:rsid w:val="00187A06"/>
    <w:rsid w:val="001907FA"/>
    <w:rsid w:val="001B13CE"/>
    <w:rsid w:val="001C09C8"/>
    <w:rsid w:val="001C3AC7"/>
    <w:rsid w:val="00202FF3"/>
    <w:rsid w:val="002065E4"/>
    <w:rsid w:val="0021076E"/>
    <w:rsid w:val="00213724"/>
    <w:rsid w:val="00213E90"/>
    <w:rsid w:val="002142ED"/>
    <w:rsid w:val="00241840"/>
    <w:rsid w:val="002625A5"/>
    <w:rsid w:val="00270195"/>
    <w:rsid w:val="0027527D"/>
    <w:rsid w:val="00297ED4"/>
    <w:rsid w:val="002A5153"/>
    <w:rsid w:val="002C61BA"/>
    <w:rsid w:val="002D1F78"/>
    <w:rsid w:val="002F234D"/>
    <w:rsid w:val="002F30EB"/>
    <w:rsid w:val="00316AE5"/>
    <w:rsid w:val="00326A9C"/>
    <w:rsid w:val="00327BD7"/>
    <w:rsid w:val="00331107"/>
    <w:rsid w:val="003671A3"/>
    <w:rsid w:val="00380A90"/>
    <w:rsid w:val="003A4561"/>
    <w:rsid w:val="003B1787"/>
    <w:rsid w:val="003B196D"/>
    <w:rsid w:val="003C2BA2"/>
    <w:rsid w:val="003C31D9"/>
    <w:rsid w:val="003C3EFF"/>
    <w:rsid w:val="003C5892"/>
    <w:rsid w:val="003D1AE9"/>
    <w:rsid w:val="003E25AA"/>
    <w:rsid w:val="003F4602"/>
    <w:rsid w:val="00407D4E"/>
    <w:rsid w:val="00417C06"/>
    <w:rsid w:val="004235CE"/>
    <w:rsid w:val="00425585"/>
    <w:rsid w:val="004324C3"/>
    <w:rsid w:val="00437511"/>
    <w:rsid w:val="00452FB7"/>
    <w:rsid w:val="00461550"/>
    <w:rsid w:val="00467A80"/>
    <w:rsid w:val="00475521"/>
    <w:rsid w:val="004778E8"/>
    <w:rsid w:val="004B0C7B"/>
    <w:rsid w:val="004C216C"/>
    <w:rsid w:val="004C3D25"/>
    <w:rsid w:val="004D4FB0"/>
    <w:rsid w:val="004F4DF2"/>
    <w:rsid w:val="00517B11"/>
    <w:rsid w:val="00525F46"/>
    <w:rsid w:val="005363E3"/>
    <w:rsid w:val="005550AE"/>
    <w:rsid w:val="005555B9"/>
    <w:rsid w:val="0056469C"/>
    <w:rsid w:val="005721AA"/>
    <w:rsid w:val="00594D08"/>
    <w:rsid w:val="005A62D4"/>
    <w:rsid w:val="005B7DAF"/>
    <w:rsid w:val="005C3BDA"/>
    <w:rsid w:val="005C7BC7"/>
    <w:rsid w:val="005F2DCE"/>
    <w:rsid w:val="005F4B26"/>
    <w:rsid w:val="00602ABF"/>
    <w:rsid w:val="006130DA"/>
    <w:rsid w:val="00617347"/>
    <w:rsid w:val="0062522E"/>
    <w:rsid w:val="00631066"/>
    <w:rsid w:val="006334D4"/>
    <w:rsid w:val="00661109"/>
    <w:rsid w:val="0066255A"/>
    <w:rsid w:val="00664D69"/>
    <w:rsid w:val="006723D9"/>
    <w:rsid w:val="00683441"/>
    <w:rsid w:val="00690AA9"/>
    <w:rsid w:val="0069723B"/>
    <w:rsid w:val="006A199F"/>
    <w:rsid w:val="006A2BAA"/>
    <w:rsid w:val="006B1476"/>
    <w:rsid w:val="006B345A"/>
    <w:rsid w:val="006B5AA6"/>
    <w:rsid w:val="006E5F4B"/>
    <w:rsid w:val="00705942"/>
    <w:rsid w:val="00716894"/>
    <w:rsid w:val="0072090C"/>
    <w:rsid w:val="00733765"/>
    <w:rsid w:val="00741E8E"/>
    <w:rsid w:val="00747D2B"/>
    <w:rsid w:val="00767365"/>
    <w:rsid w:val="007755BF"/>
    <w:rsid w:val="0078166F"/>
    <w:rsid w:val="007914AB"/>
    <w:rsid w:val="00792CD4"/>
    <w:rsid w:val="007A556D"/>
    <w:rsid w:val="007A7289"/>
    <w:rsid w:val="007B4A96"/>
    <w:rsid w:val="00815906"/>
    <w:rsid w:val="00846427"/>
    <w:rsid w:val="008527A6"/>
    <w:rsid w:val="00853B32"/>
    <w:rsid w:val="00854A42"/>
    <w:rsid w:val="00856362"/>
    <w:rsid w:val="00865C22"/>
    <w:rsid w:val="0086606E"/>
    <w:rsid w:val="00866A71"/>
    <w:rsid w:val="008952C9"/>
    <w:rsid w:val="008A052E"/>
    <w:rsid w:val="008A3F77"/>
    <w:rsid w:val="008D3A2D"/>
    <w:rsid w:val="008D49AA"/>
    <w:rsid w:val="008F3682"/>
    <w:rsid w:val="008F4B5C"/>
    <w:rsid w:val="00902DA6"/>
    <w:rsid w:val="0091488C"/>
    <w:rsid w:val="00925617"/>
    <w:rsid w:val="0093295E"/>
    <w:rsid w:val="00944949"/>
    <w:rsid w:val="009468F2"/>
    <w:rsid w:val="00950743"/>
    <w:rsid w:val="00951FB9"/>
    <w:rsid w:val="00961125"/>
    <w:rsid w:val="00967F4B"/>
    <w:rsid w:val="00975C0C"/>
    <w:rsid w:val="00980DEE"/>
    <w:rsid w:val="009A10EE"/>
    <w:rsid w:val="009B25E0"/>
    <w:rsid w:val="009B7795"/>
    <w:rsid w:val="009C4A6E"/>
    <w:rsid w:val="009C65CF"/>
    <w:rsid w:val="009C7CA8"/>
    <w:rsid w:val="009D21F9"/>
    <w:rsid w:val="009E5FB2"/>
    <w:rsid w:val="009F514B"/>
    <w:rsid w:val="00A157C6"/>
    <w:rsid w:val="00A22E98"/>
    <w:rsid w:val="00A349A5"/>
    <w:rsid w:val="00A53973"/>
    <w:rsid w:val="00A657C9"/>
    <w:rsid w:val="00A668B5"/>
    <w:rsid w:val="00A86695"/>
    <w:rsid w:val="00A87C43"/>
    <w:rsid w:val="00AA060B"/>
    <w:rsid w:val="00AA5123"/>
    <w:rsid w:val="00AE23F8"/>
    <w:rsid w:val="00AF4D07"/>
    <w:rsid w:val="00AF7385"/>
    <w:rsid w:val="00B02CE8"/>
    <w:rsid w:val="00B03FA7"/>
    <w:rsid w:val="00B07329"/>
    <w:rsid w:val="00B15F8C"/>
    <w:rsid w:val="00B17438"/>
    <w:rsid w:val="00B26DCB"/>
    <w:rsid w:val="00B4640E"/>
    <w:rsid w:val="00B5360E"/>
    <w:rsid w:val="00B570C0"/>
    <w:rsid w:val="00B6112D"/>
    <w:rsid w:val="00B753A0"/>
    <w:rsid w:val="00B869EF"/>
    <w:rsid w:val="00BA26AD"/>
    <w:rsid w:val="00BA29BD"/>
    <w:rsid w:val="00BA4E64"/>
    <w:rsid w:val="00BB64C4"/>
    <w:rsid w:val="00BE17CB"/>
    <w:rsid w:val="00BE3285"/>
    <w:rsid w:val="00BF2856"/>
    <w:rsid w:val="00C0053B"/>
    <w:rsid w:val="00C11C52"/>
    <w:rsid w:val="00C1214B"/>
    <w:rsid w:val="00C24378"/>
    <w:rsid w:val="00C32677"/>
    <w:rsid w:val="00C4101B"/>
    <w:rsid w:val="00C42037"/>
    <w:rsid w:val="00C5736E"/>
    <w:rsid w:val="00C6748D"/>
    <w:rsid w:val="00C74A5B"/>
    <w:rsid w:val="00C84955"/>
    <w:rsid w:val="00C86D7E"/>
    <w:rsid w:val="00C953F6"/>
    <w:rsid w:val="00C9785E"/>
    <w:rsid w:val="00CA2098"/>
    <w:rsid w:val="00CC19CC"/>
    <w:rsid w:val="00CC23A7"/>
    <w:rsid w:val="00CE43BC"/>
    <w:rsid w:val="00D032F3"/>
    <w:rsid w:val="00D13C91"/>
    <w:rsid w:val="00D143DA"/>
    <w:rsid w:val="00D14ADB"/>
    <w:rsid w:val="00D22E53"/>
    <w:rsid w:val="00D23F0A"/>
    <w:rsid w:val="00D249FC"/>
    <w:rsid w:val="00D6686C"/>
    <w:rsid w:val="00D70275"/>
    <w:rsid w:val="00D8793C"/>
    <w:rsid w:val="00DB7ED6"/>
    <w:rsid w:val="00DC18AC"/>
    <w:rsid w:val="00E1703A"/>
    <w:rsid w:val="00E25CDA"/>
    <w:rsid w:val="00E30E3B"/>
    <w:rsid w:val="00E3368A"/>
    <w:rsid w:val="00E539B4"/>
    <w:rsid w:val="00E54DC6"/>
    <w:rsid w:val="00E848FC"/>
    <w:rsid w:val="00E959E3"/>
    <w:rsid w:val="00EB131B"/>
    <w:rsid w:val="00EB5C9B"/>
    <w:rsid w:val="00ED4854"/>
    <w:rsid w:val="00ED48C7"/>
    <w:rsid w:val="00EE6346"/>
    <w:rsid w:val="00EE6743"/>
    <w:rsid w:val="00EF7A53"/>
    <w:rsid w:val="00F019E7"/>
    <w:rsid w:val="00F06348"/>
    <w:rsid w:val="00F22785"/>
    <w:rsid w:val="00F3470A"/>
    <w:rsid w:val="00F41C43"/>
    <w:rsid w:val="00F50DED"/>
    <w:rsid w:val="00F51EE9"/>
    <w:rsid w:val="00FA1EFE"/>
    <w:rsid w:val="00FC10D6"/>
    <w:rsid w:val="00FE52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4F9E65C"/>
  <w15:docId w15:val="{41F71860-BEF3-4C7C-8CC1-A26B30957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F2DCE"/>
    <w:pPr>
      <w:jc w:val="both"/>
    </w:pPr>
    <w:rPr>
      <w:rFonts w:ascii="Arial" w:hAnsi="Arial" w:cs="Arial"/>
      <w:sz w:val="22"/>
      <w:szCs w:val="22"/>
      <w:lang w:eastAsia="en-US"/>
    </w:rPr>
  </w:style>
  <w:style w:type="paragraph" w:styleId="Heading1">
    <w:name w:val="heading 1"/>
    <w:basedOn w:val="Normal"/>
    <w:next w:val="Normal"/>
    <w:autoRedefine/>
    <w:qFormat/>
    <w:rsid w:val="00602ABF"/>
    <w:pPr>
      <w:keepNext/>
      <w:numPr>
        <w:numId w:val="4"/>
      </w:numPr>
      <w:pBdr>
        <w:top w:val="single" w:sz="4" w:space="1" w:color="000000" w:themeColor="text1"/>
        <w:left w:val="single" w:sz="4" w:space="4" w:color="000000" w:themeColor="text1"/>
        <w:bottom w:val="single" w:sz="4" w:space="1" w:color="000000" w:themeColor="text1"/>
        <w:right w:val="single" w:sz="4" w:space="4" w:color="000000" w:themeColor="text1"/>
      </w:pBdr>
      <w:shd w:val="pct10" w:color="auto" w:fill="FFFFFF"/>
      <w:spacing w:after="720"/>
      <w:jc w:val="center"/>
      <w:outlineLvl w:val="0"/>
    </w:pPr>
    <w:rPr>
      <w:b/>
      <w:caps/>
      <w:kern w:val="28"/>
      <w:sz w:val="32"/>
    </w:rPr>
  </w:style>
  <w:style w:type="paragraph" w:styleId="Heading2">
    <w:name w:val="heading 2"/>
    <w:basedOn w:val="Normal"/>
    <w:next w:val="Normal"/>
    <w:qFormat/>
    <w:rsid w:val="00602ABF"/>
    <w:pPr>
      <w:keepNext/>
      <w:numPr>
        <w:ilvl w:val="1"/>
        <w:numId w:val="4"/>
      </w:numPr>
      <w:spacing w:after="360"/>
      <w:jc w:val="left"/>
      <w:outlineLvl w:val="1"/>
    </w:pPr>
    <w:rPr>
      <w:b/>
      <w:sz w:val="28"/>
    </w:rPr>
  </w:style>
  <w:style w:type="paragraph" w:styleId="Heading3">
    <w:name w:val="heading 3"/>
    <w:basedOn w:val="Normal"/>
    <w:next w:val="Normal"/>
    <w:qFormat/>
    <w:rsid w:val="00602ABF"/>
    <w:pPr>
      <w:keepNext/>
      <w:numPr>
        <w:ilvl w:val="2"/>
        <w:numId w:val="4"/>
      </w:numPr>
      <w:jc w:val="left"/>
      <w:outlineLvl w:val="2"/>
    </w:pPr>
    <w:rPr>
      <w:b/>
      <w:color w:val="632A27"/>
    </w:rPr>
  </w:style>
  <w:style w:type="paragraph" w:styleId="Heading4">
    <w:name w:val="heading 4"/>
    <w:basedOn w:val="Normal"/>
    <w:next w:val="Normal"/>
    <w:qFormat/>
    <w:pPr>
      <w:keepNext/>
      <w:spacing w:before="240" w:after="60"/>
      <w:outlineLvl w:val="3"/>
    </w:pPr>
    <w:rPr>
      <w:b/>
      <w:sz w:val="24"/>
    </w:rPr>
  </w:style>
  <w:style w:type="paragraph" w:styleId="Heading5">
    <w:name w:val="heading 5"/>
    <w:basedOn w:val="Normal"/>
    <w:next w:val="Normal"/>
    <w:qFormat/>
    <w:pPr>
      <w:spacing w:before="240" w:after="60"/>
      <w:outlineLvl w:val="4"/>
    </w:pPr>
  </w:style>
  <w:style w:type="paragraph" w:styleId="Heading6">
    <w:name w:val="heading 6"/>
    <w:basedOn w:val="Normal"/>
    <w:next w:val="Normal"/>
    <w:qFormat/>
    <w:pPr>
      <w:spacing w:before="240" w:after="60"/>
      <w:outlineLvl w:val="5"/>
    </w:pPr>
    <w:rPr>
      <w:i/>
    </w:rPr>
  </w:style>
  <w:style w:type="paragraph" w:styleId="Heading7">
    <w:name w:val="heading 7"/>
    <w:basedOn w:val="Normal"/>
    <w:next w:val="Normal"/>
    <w:qFormat/>
    <w:pPr>
      <w:spacing w:before="240" w:after="60"/>
      <w:outlineLvl w:val="6"/>
    </w:pPr>
    <w:rPr>
      <w:sz w:val="24"/>
    </w:rPr>
  </w:style>
  <w:style w:type="paragraph" w:styleId="Heading8">
    <w:name w:val="heading 8"/>
    <w:basedOn w:val="Normal"/>
    <w:next w:val="Normal"/>
    <w:qFormat/>
    <w:pPr>
      <w:spacing w:before="240" w:after="60"/>
      <w:outlineLvl w:val="7"/>
    </w:pPr>
    <w:rPr>
      <w:i/>
      <w:sz w:val="24"/>
    </w:rPr>
  </w:style>
  <w:style w:type="paragraph" w:styleId="Heading9">
    <w:name w:val="heading 9"/>
    <w:basedOn w:val="Normal"/>
    <w:next w:val="Normal"/>
    <w:qFormat/>
    <w:pPr>
      <w:spacing w:before="240" w:after="60"/>
      <w:outlineLvl w:val="8"/>
    </w:pPr>
    <w:rPr>
      <w:b/>
      <w:i/>
      <w:sz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pPr>
      <w:tabs>
        <w:tab w:val="center" w:pos="4153"/>
        <w:tab w:val="right" w:pos="8306"/>
      </w:tabs>
    </w:pPr>
    <w:rPr>
      <w:sz w:val="24"/>
    </w:rPr>
  </w:style>
  <w:style w:type="paragraph" w:customStyle="1" w:styleId="Framelist">
    <w:name w:val="Frame list"/>
    <w:rsid w:val="00F22785"/>
    <w:pPr>
      <w:tabs>
        <w:tab w:val="left" w:pos="288"/>
      </w:tabs>
      <w:spacing w:after="144"/>
    </w:pPr>
    <w:rPr>
      <w:rFonts w:ascii="Arial" w:hAnsi="Arial" w:cs="Arial"/>
      <w:color w:val="000000"/>
      <w:sz w:val="18"/>
      <w:szCs w:val="18"/>
      <w:lang w:eastAsia="en-US"/>
    </w:rPr>
  </w:style>
  <w:style w:type="paragraph" w:styleId="Header">
    <w:name w:val="header"/>
    <w:basedOn w:val="Normal"/>
    <w:pPr>
      <w:tabs>
        <w:tab w:val="center" w:pos="4153"/>
        <w:tab w:val="right" w:pos="8306"/>
      </w:tabs>
    </w:pPr>
    <w:rPr>
      <w:sz w:val="24"/>
    </w:rPr>
  </w:style>
  <w:style w:type="paragraph" w:customStyle="1" w:styleId="Listbodytext">
    <w:name w:val="List bodytext"/>
    <w:rsid w:val="00144E6B"/>
    <w:pPr>
      <w:ind w:left="851"/>
      <w:jc w:val="both"/>
    </w:pPr>
    <w:rPr>
      <w:rFonts w:ascii="Arial" w:hAnsi="Arial" w:cs="Arial"/>
      <w:noProof/>
      <w:sz w:val="22"/>
      <w:szCs w:val="22"/>
      <w:lang w:eastAsia="en-US"/>
    </w:rPr>
  </w:style>
  <w:style w:type="paragraph" w:customStyle="1" w:styleId="Manualfooter">
    <w:name w:val="Manual footer"/>
    <w:pPr>
      <w:pBdr>
        <w:top w:val="single" w:sz="6" w:space="3" w:color="auto"/>
      </w:pBdr>
      <w:tabs>
        <w:tab w:val="left" w:pos="-720"/>
        <w:tab w:val="right" w:pos="-576"/>
      </w:tabs>
      <w:ind w:left="-720" w:right="-576"/>
    </w:pPr>
    <w:rPr>
      <w:noProof/>
      <w:lang w:eastAsia="en-US"/>
    </w:rPr>
  </w:style>
  <w:style w:type="paragraph" w:customStyle="1" w:styleId="Manualheader">
    <w:name w:val="Manual header"/>
    <w:pPr>
      <w:pBdr>
        <w:bottom w:val="single" w:sz="6" w:space="1" w:color="auto"/>
      </w:pBdr>
      <w:ind w:left="-720" w:right="-576"/>
      <w:jc w:val="right"/>
    </w:pPr>
    <w:rPr>
      <w:noProof/>
      <w:lang w:eastAsia="en-US"/>
    </w:rPr>
  </w:style>
  <w:style w:type="paragraph" w:customStyle="1" w:styleId="NumberList">
    <w:name w:val="Number List"/>
    <w:rsid w:val="00602ABF"/>
    <w:pPr>
      <w:numPr>
        <w:ilvl w:val="3"/>
        <w:numId w:val="4"/>
      </w:numPr>
      <w:spacing w:after="240"/>
      <w:jc w:val="both"/>
    </w:pPr>
    <w:rPr>
      <w:rFonts w:ascii="Arial" w:hAnsi="Arial" w:cs="Arial"/>
      <w:sz w:val="22"/>
      <w:szCs w:val="22"/>
      <w:lang w:eastAsia="en-US"/>
    </w:rPr>
  </w:style>
  <w:style w:type="character" w:styleId="PageNumber">
    <w:name w:val="page number"/>
    <w:basedOn w:val="DefaultParagraphFont"/>
  </w:style>
  <w:style w:type="paragraph" w:customStyle="1" w:styleId="Romanlist">
    <w:name w:val="Roman list"/>
    <w:rsid w:val="00602ABF"/>
    <w:pPr>
      <w:numPr>
        <w:ilvl w:val="5"/>
        <w:numId w:val="4"/>
      </w:numPr>
      <w:spacing w:after="120"/>
      <w:jc w:val="both"/>
    </w:pPr>
    <w:rPr>
      <w:rFonts w:ascii="Arial" w:hAnsi="Arial" w:cs="Arial"/>
      <w:sz w:val="22"/>
      <w:szCs w:val="22"/>
      <w:lang w:eastAsia="en-US"/>
    </w:rPr>
  </w:style>
  <w:style w:type="paragraph" w:customStyle="1" w:styleId="SmallBullets">
    <w:name w:val="Small Bullets"/>
    <w:rsid w:val="00602ABF"/>
    <w:pPr>
      <w:numPr>
        <w:ilvl w:val="4"/>
        <w:numId w:val="4"/>
      </w:numPr>
      <w:spacing w:after="240"/>
      <w:jc w:val="both"/>
    </w:pPr>
    <w:rPr>
      <w:rFonts w:ascii="Arial" w:hAnsi="Arial" w:cs="Arial"/>
      <w:sz w:val="22"/>
      <w:szCs w:val="22"/>
      <w:lang w:eastAsia="en-US"/>
    </w:rPr>
  </w:style>
  <w:style w:type="paragraph" w:customStyle="1" w:styleId="TableText">
    <w:name w:val="Table Text"/>
    <w:basedOn w:val="Normal"/>
    <w:pPr>
      <w:spacing w:before="60" w:after="60"/>
    </w:pPr>
  </w:style>
  <w:style w:type="paragraph" w:customStyle="1" w:styleId="Thinline">
    <w:name w:val="Thin line"/>
    <w:basedOn w:val="Normal"/>
    <w:rsid w:val="00144E6B"/>
    <w:pPr>
      <w:spacing w:line="120" w:lineRule="auto"/>
    </w:pPr>
  </w:style>
  <w:style w:type="paragraph" w:styleId="TOC1">
    <w:name w:val="toc 1"/>
    <w:basedOn w:val="Normal"/>
    <w:next w:val="Normal"/>
    <w:autoRedefine/>
    <w:semiHidden/>
    <w:pPr>
      <w:keepNext/>
      <w:keepLines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10" w:color="auto" w:fill="FFFFFF"/>
      <w:tabs>
        <w:tab w:val="left" w:pos="1814"/>
        <w:tab w:val="right" w:pos="9072"/>
      </w:tabs>
      <w:spacing w:before="480" w:after="240"/>
      <w:ind w:left="170"/>
      <w:jc w:val="left"/>
    </w:pPr>
    <w:rPr>
      <w:b/>
      <w:caps/>
      <w:noProof/>
    </w:rPr>
  </w:style>
  <w:style w:type="paragraph" w:styleId="TOC2">
    <w:name w:val="toc 2"/>
    <w:basedOn w:val="Normal"/>
    <w:next w:val="Normal"/>
    <w:autoRedefine/>
    <w:semiHidden/>
    <w:pPr>
      <w:keepNext/>
      <w:keepLines/>
      <w:tabs>
        <w:tab w:val="left" w:pos="851"/>
        <w:tab w:val="right" w:leader="dot" w:pos="9072"/>
      </w:tabs>
      <w:spacing w:before="120" w:after="120"/>
      <w:ind w:left="170"/>
      <w:jc w:val="left"/>
    </w:pPr>
    <w:rPr>
      <w:b/>
      <w:noProof/>
    </w:rPr>
  </w:style>
  <w:style w:type="paragraph" w:styleId="TOC3">
    <w:name w:val="toc 3"/>
    <w:basedOn w:val="Normal"/>
    <w:next w:val="Normal"/>
    <w:autoRedefine/>
    <w:semiHidden/>
    <w:pPr>
      <w:keepNext/>
      <w:keepLines/>
      <w:tabs>
        <w:tab w:val="right" w:leader="dot" w:pos="9072"/>
      </w:tabs>
      <w:ind w:left="1134"/>
    </w:pPr>
    <w:rPr>
      <w:noProof/>
      <w:sz w:val="20"/>
    </w:rPr>
  </w:style>
  <w:style w:type="paragraph" w:customStyle="1" w:styleId="TOCHeading1">
    <w:name w:val="TOC Heading1"/>
    <w:basedOn w:val="Normal"/>
  </w:style>
  <w:style w:type="paragraph" w:customStyle="1" w:styleId="Withinframes">
    <w:name w:val="Within frames"/>
    <w:rsid w:val="00F22785"/>
    <w:pPr>
      <w:tabs>
        <w:tab w:val="left" w:pos="340"/>
      </w:tabs>
      <w:ind w:left="340" w:hanging="340"/>
    </w:pPr>
    <w:rPr>
      <w:rFonts w:ascii="Arial" w:hAnsi="Arial" w:cs="Arial"/>
      <w:color w:val="000000"/>
      <w:sz w:val="18"/>
      <w:szCs w:val="18"/>
      <w:lang w:eastAsia="en-US"/>
    </w:rPr>
  </w:style>
  <w:style w:type="paragraph" w:customStyle="1" w:styleId="Tinybullets">
    <w:name w:val="Tiny bullets"/>
    <w:basedOn w:val="SmallBullets"/>
    <w:rsid w:val="00BA26AD"/>
    <w:pPr>
      <w:numPr>
        <w:ilvl w:val="0"/>
        <w:numId w:val="5"/>
      </w:numPr>
      <w:tabs>
        <w:tab w:val="clear" w:pos="720"/>
        <w:tab w:val="left" w:pos="397"/>
      </w:tabs>
      <w:spacing w:after="0"/>
    </w:pPr>
    <w:rPr>
      <w:color w:val="000000" w:themeColor="text1"/>
      <w:sz w:val="18"/>
    </w:rPr>
  </w:style>
  <w:style w:type="paragraph" w:customStyle="1" w:styleId="StyleSmallBulletsAfter12pt">
    <w:name w:val="Style Small Bullets + After:  12 pt"/>
    <w:basedOn w:val="SmallBullets"/>
    <w:pPr>
      <w:numPr>
        <w:ilvl w:val="0"/>
        <w:numId w:val="0"/>
      </w:numPr>
    </w:pPr>
  </w:style>
  <w:style w:type="paragraph" w:customStyle="1" w:styleId="TableHeading">
    <w:name w:val="TableHeading"/>
    <w:basedOn w:val="Normal"/>
    <w:rsid w:val="00B26DCB"/>
    <w:pPr>
      <w:spacing w:before="60" w:after="60"/>
    </w:pPr>
    <w:rPr>
      <w:b/>
      <w:color w:val="632A27"/>
      <w:sz w:val="18"/>
    </w:rPr>
  </w:style>
  <w:style w:type="paragraph" w:customStyle="1" w:styleId="TableColumnOne">
    <w:name w:val="TableColumnOne"/>
    <w:basedOn w:val="Normal"/>
    <w:rsid w:val="008A052E"/>
    <w:pPr>
      <w:spacing w:before="60" w:after="60"/>
    </w:pPr>
    <w:rPr>
      <w:i/>
      <w:sz w:val="18"/>
    </w:rPr>
  </w:style>
  <w:style w:type="paragraph" w:customStyle="1" w:styleId="TableColumnRest">
    <w:name w:val="TableColumnRest"/>
    <w:basedOn w:val="Normal"/>
    <w:rsid w:val="008A052E"/>
    <w:pPr>
      <w:spacing w:before="60" w:after="60"/>
    </w:pPr>
    <w:rPr>
      <w:sz w:val="18"/>
    </w:rPr>
  </w:style>
  <w:style w:type="paragraph" w:customStyle="1" w:styleId="MenuTableHeading">
    <w:name w:val="MenuTableHeading"/>
    <w:basedOn w:val="TableText"/>
    <w:rsid w:val="00792CD4"/>
    <w:pPr>
      <w:jc w:val="center"/>
    </w:pPr>
    <w:rPr>
      <w:i/>
      <w:sz w:val="16"/>
    </w:rPr>
  </w:style>
  <w:style w:type="paragraph" w:customStyle="1" w:styleId="MenuTableRest">
    <w:name w:val="MenuTableRest"/>
    <w:basedOn w:val="Framelist"/>
    <w:rsid w:val="00792CD4"/>
    <w:pPr>
      <w:spacing w:after="0"/>
      <w:jc w:val="center"/>
    </w:pPr>
    <w:rPr>
      <w:b/>
      <w:lang w:val="en-US"/>
    </w:rPr>
  </w:style>
  <w:style w:type="paragraph" w:customStyle="1" w:styleId="OwlHint">
    <w:name w:val="OwlHint"/>
    <w:basedOn w:val="Normal"/>
    <w:rsid w:val="00F50DED"/>
    <w:rPr>
      <w:i/>
      <w:color w:val="000080"/>
    </w:rPr>
  </w:style>
  <w:style w:type="paragraph" w:customStyle="1" w:styleId="WolSection">
    <w:name w:val="WolSection"/>
    <w:basedOn w:val="Normal"/>
    <w:next w:val="Normal"/>
    <w:rsid w:val="005C7BC7"/>
    <w:pPr>
      <w:pBdr>
        <w:top w:val="single" w:sz="4" w:space="1" w:color="632A27"/>
        <w:left w:val="single" w:sz="4" w:space="4" w:color="632A27"/>
        <w:bottom w:val="single" w:sz="4" w:space="1" w:color="632A27"/>
        <w:right w:val="single" w:sz="4" w:space="4" w:color="632A27"/>
      </w:pBdr>
      <w:shd w:val="clear" w:color="auto" w:fill="E6E6E6"/>
      <w:spacing w:after="720"/>
      <w:jc w:val="center"/>
    </w:pPr>
    <w:rPr>
      <w:b/>
      <w:caps/>
      <w:color w:val="632A27"/>
      <w:sz w:val="30"/>
      <w:szCs w:val="30"/>
    </w:rPr>
  </w:style>
  <w:style w:type="paragraph" w:customStyle="1" w:styleId="WolSubsection">
    <w:name w:val="WolSubsection"/>
    <w:basedOn w:val="Normal"/>
    <w:next w:val="Normal"/>
    <w:rsid w:val="00A86695"/>
    <w:pPr>
      <w:tabs>
        <w:tab w:val="left" w:pos="737"/>
      </w:tabs>
      <w:spacing w:after="360"/>
      <w:jc w:val="left"/>
      <w:outlineLvl w:val="1"/>
    </w:pPr>
    <w:rPr>
      <w:b/>
      <w:caps/>
      <w:color w:val="632A27"/>
      <w:sz w:val="26"/>
      <w:szCs w:val="26"/>
    </w:rPr>
  </w:style>
  <w:style w:type="paragraph" w:customStyle="1" w:styleId="FramelistChar">
    <w:name w:val="Frame list Char"/>
    <w:rsid w:val="004324C3"/>
    <w:pPr>
      <w:tabs>
        <w:tab w:val="left" w:pos="288"/>
      </w:tabs>
      <w:spacing w:after="144"/>
    </w:pPr>
    <w:rPr>
      <w:noProof/>
      <w:lang w:eastAsia="en-US"/>
    </w:rPr>
  </w:style>
  <w:style w:type="paragraph" w:styleId="BalloonText">
    <w:name w:val="Balloon Text"/>
    <w:basedOn w:val="Normal"/>
    <w:link w:val="BalloonTextChar"/>
    <w:rsid w:val="0071689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16894"/>
    <w:rPr>
      <w:rFonts w:ascii="Tahoma" w:hAnsi="Tahoma" w:cs="Tahoma"/>
      <w:sz w:val="16"/>
      <w:szCs w:val="16"/>
      <w:lang w:eastAsia="en-US"/>
    </w:rPr>
  </w:style>
  <w:style w:type="paragraph" w:customStyle="1" w:styleId="Exerciseheader">
    <w:name w:val="Exercise header"/>
    <w:autoRedefine/>
    <w:qFormat/>
    <w:rsid w:val="00157ACD"/>
    <w:pPr>
      <w:numPr>
        <w:numId w:val="6"/>
      </w:num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5" w:color="auto" w:fill="FFFFFF"/>
      <w:tabs>
        <w:tab w:val="clear" w:pos="1800"/>
      </w:tabs>
      <w:ind w:left="851" w:hanging="851"/>
    </w:pPr>
    <w:rPr>
      <w:i/>
      <w:noProof/>
      <w:lang w:val="en-US" w:eastAsia="en-US"/>
    </w:rPr>
  </w:style>
  <w:style w:type="table" w:styleId="TableGrid">
    <w:name w:val="Table Grid"/>
    <w:basedOn w:val="TableNormal"/>
    <w:rsid w:val="0081590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__work\Manual-writing\Word%202013%20(latest)\Notes%20(new%20style)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9525">
          <a:solidFill>
            <a:srgbClr val="632A27"/>
          </a:solidFill>
          <a:tailEnd type="triangle"/>
        </a:ln>
      </a:spPr>
      <a:bodyPr rot="0" spcFirstLastPara="0" vertOverflow="overflow" horzOverflow="overflow" vert="horz" wrap="square" lIns="91440" tIns="45720" rIns="91440" bIns="45720" numCol="1" spcCol="0" rtlCol="0" fromWordArt="0" anchor="t" anchorCtr="0" forceAA="0" compatLnSpc="1">
        <a:prstTxWarp prst="textNoShape">
          <a:avLst/>
        </a:prstTxWarp>
        <a:no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lnDef>
      <a:spPr>
        <a:ln>
          <a:solidFill>
            <a:srgbClr val="632A27"/>
          </a:solidFill>
          <a:tailEnd type="triangle"/>
        </a:ln>
      </a:spPr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  <a:txDef>
      <a:spPr>
        <a:solidFill>
          <a:schemeClr val="lt1"/>
        </a:solidFill>
        <a:ln w="6350">
          <a:solidFill>
            <a:srgbClr val="632A27"/>
          </a:solidFill>
        </a:ln>
        <a:effectLst/>
      </a:spPr>
      <a:bodyPr wrap="square" rtlCol="0"/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dk1"/>
        </a:fontRef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Notes (new style).dotm</Template>
  <TotalTime>0</TotalTime>
  <Pages>3</Pages>
  <Words>23</Words>
  <Characters>137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Wise Owl</Company>
  <LinksUpToDate>false</LinksUpToDate>
  <CharactersWithSpaces>159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Wise Owl</dc:creator>
  <cp:lastModifiedBy>Andy Brown</cp:lastModifiedBy>
  <cp:revision>2</cp:revision>
  <cp:lastPrinted>2024-07-04T14:05:00Z</cp:lastPrinted>
  <dcterms:created xsi:type="dcterms:W3CDTF">2024-07-04T14:07:00Z</dcterms:created>
  <dcterms:modified xsi:type="dcterms:W3CDTF">2024-07-04T14:07:00Z</dcterms:modified>
</cp:coreProperties>
</file>